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5F4262" w14:textId="382D9DCB" w:rsidR="004E60F2" w:rsidRDefault="004E60F2" w:rsidP="004E60F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107bis-e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220</w:t>
      </w:r>
      <w:r w:rsidR="008E53BA">
        <w:rPr>
          <w:rFonts w:ascii="Arial" w:hAnsi="Arial" w:cs="Arial"/>
          <w:b/>
          <w:bCs/>
        </w:rPr>
        <w:t>0426</w:t>
      </w:r>
    </w:p>
    <w:p w14:paraId="668296B2" w14:textId="77777777" w:rsidR="004E60F2" w:rsidRPr="00210D4C" w:rsidRDefault="004E60F2" w:rsidP="004E60F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January 17</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25</w:t>
      </w:r>
      <w:r w:rsidRPr="00B805E1">
        <w:rPr>
          <w:rFonts w:ascii="Arial" w:eastAsia="MS Mincho" w:hAnsi="Arial" w:cs="Arial"/>
          <w:b/>
          <w:bCs/>
          <w:vertAlign w:val="superscript"/>
          <w:lang w:eastAsia="ja-JP"/>
        </w:rPr>
        <w:t>th</w:t>
      </w:r>
      <w:r>
        <w:rPr>
          <w:rFonts w:ascii="Arial" w:eastAsia="MS Mincho" w:hAnsi="Arial" w:cs="Arial"/>
          <w:b/>
          <w:bCs/>
          <w:lang w:eastAsia="ja-JP"/>
        </w:rPr>
        <w:t>, 2022</w:t>
      </w:r>
    </w:p>
    <w:p w14:paraId="1ED9FE78" w14:textId="23C38725" w:rsidR="00210D4C" w:rsidRDefault="00C519C4" w:rsidP="00311702">
      <w:pPr>
        <w:pStyle w:val="3GPPHeader"/>
      </w:pPr>
      <w:r>
        <w:t xml:space="preserve"> </w:t>
      </w:r>
    </w:p>
    <w:p w14:paraId="5FB7E722" w14:textId="61ADB82C"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64641E">
        <w:t>1</w:t>
      </w:r>
      <w:r w:rsidR="00133AE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E4AE5B7" w:rsidR="00531215" w:rsidRPr="00CE30E7" w:rsidRDefault="003D3C45" w:rsidP="00311702">
      <w:pPr>
        <w:pStyle w:val="3GPPHeader"/>
      </w:pPr>
      <w:r w:rsidRPr="00CE30E7">
        <w:t>Title:</w:t>
      </w:r>
      <w:r w:rsidR="00E90E49" w:rsidRPr="00CE30E7">
        <w:tab/>
      </w:r>
      <w:r w:rsidR="004E60F2">
        <w:t xml:space="preserve">On Remaining Issues of </w:t>
      </w:r>
      <w:r w:rsidR="005F5E2D">
        <w:t>Inter-UE Coordination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09CF7AB8" w14:textId="2EDC8601" w:rsidR="005F5E2D" w:rsidRDefault="00AB2419" w:rsidP="00343100">
      <w:pPr>
        <w:jc w:val="both"/>
      </w:pPr>
      <w:r>
        <w:t xml:space="preserve">The WID of NR sidelink enhancement is in </w:t>
      </w:r>
      <w:r w:rsidR="00E276C8">
        <w:fldChar w:fldCharType="begin"/>
      </w:r>
      <w:r w:rsidR="00E276C8">
        <w:instrText xml:space="preserve"> REF _Ref59982016 \r \h </w:instrText>
      </w:r>
      <w:r w:rsidR="00E276C8">
        <w:fldChar w:fldCharType="separate"/>
      </w:r>
      <w:r w:rsidR="00CB55CE">
        <w:t>[1]</w:t>
      </w:r>
      <w:r w:rsidR="00E276C8">
        <w:fldChar w:fldCharType="end"/>
      </w:r>
      <w:r>
        <w:t xml:space="preserve">. </w:t>
      </w:r>
      <w:r w:rsidR="0064641E">
        <w:t>The inter-UE coordination has been discussed extensively in RAN1 #1</w:t>
      </w:r>
      <w:r w:rsidR="00AF1D90">
        <w:t>0</w:t>
      </w:r>
      <w:r w:rsidR="004E60F2">
        <w:t>7</w:t>
      </w:r>
      <w:r w:rsidR="009D0EB4">
        <w:t>-</w:t>
      </w:r>
      <w:r w:rsidR="0064641E">
        <w:t>e</w:t>
      </w:r>
      <w:r w:rsidR="009D0EB4">
        <w:t xml:space="preserve"> </w:t>
      </w:r>
      <w:r w:rsidR="0064641E">
        <w:t>meeting</w:t>
      </w:r>
      <w:r w:rsidR="00AF1D90">
        <w:t xml:space="preserve"> </w:t>
      </w:r>
      <w:r w:rsidR="00AF1D90">
        <w:fldChar w:fldCharType="begin"/>
      </w:r>
      <w:r w:rsidR="00AF1D90">
        <w:instrText xml:space="preserve"> REF _Ref83039485 \r \h </w:instrText>
      </w:r>
      <w:r w:rsidR="00AF1D90">
        <w:fldChar w:fldCharType="separate"/>
      </w:r>
      <w:r w:rsidR="00CB55CE">
        <w:t>[2]</w:t>
      </w:r>
      <w:r w:rsidR="00AF1D90">
        <w:fldChar w:fldCharType="end"/>
      </w:r>
      <w:r w:rsidR="00AF1D90">
        <w:t xml:space="preserve">, </w:t>
      </w:r>
      <w:r w:rsidR="00AF1D90">
        <w:fldChar w:fldCharType="begin"/>
      </w:r>
      <w:r w:rsidR="00AF1D90">
        <w:instrText xml:space="preserve"> REF _Ref83039487 \r \h </w:instrText>
      </w:r>
      <w:r w:rsidR="00AF1D90">
        <w:fldChar w:fldCharType="separate"/>
      </w:r>
      <w:r w:rsidR="00CB55CE">
        <w:t>[3]</w:t>
      </w:r>
      <w:r w:rsidR="00AF1D90">
        <w:fldChar w:fldCharType="end"/>
      </w:r>
      <w:r w:rsidR="00AF1D90">
        <w:t xml:space="preserve">. </w:t>
      </w:r>
      <w:r w:rsidR="0064641E">
        <w:t xml:space="preserve">The following </w:t>
      </w:r>
      <w:r w:rsidR="00631345">
        <w:t>agreements have</w:t>
      </w:r>
      <w:r w:rsidR="0064641E">
        <w:t xml:space="preserve"> been reached</w:t>
      </w:r>
      <w:r w:rsidR="00C519C4">
        <w:t xml:space="preserve"> in RAN1 #10</w:t>
      </w:r>
      <w:r w:rsidR="004E60F2">
        <w:t>7</w:t>
      </w:r>
      <w:r w:rsidR="00C519C4">
        <w:t>-e meeting</w:t>
      </w:r>
      <w:r w:rsidR="0064641E">
        <w:t>.</w:t>
      </w:r>
    </w:p>
    <w:p w14:paraId="5278FE57" w14:textId="562B42DA" w:rsidR="00AF1D90" w:rsidRDefault="00AF1D90" w:rsidP="00343100">
      <w:pPr>
        <w:jc w:val="both"/>
      </w:pPr>
    </w:p>
    <w:p w14:paraId="1484713C" w14:textId="77777777" w:rsidR="004E60F2" w:rsidRPr="004E60F2" w:rsidRDefault="004E60F2" w:rsidP="004E60F2">
      <w:pPr>
        <w:jc w:val="both"/>
        <w:rPr>
          <w:rFonts w:eastAsia="Gulim"/>
          <w:b/>
          <w:bCs/>
          <w:highlight w:val="green"/>
          <w:lang w:eastAsia="ja-JP"/>
        </w:rPr>
      </w:pPr>
      <w:r w:rsidRPr="004E60F2">
        <w:rPr>
          <w:rFonts w:eastAsia="Gulim"/>
          <w:b/>
          <w:bCs/>
          <w:highlight w:val="green"/>
          <w:lang w:eastAsia="ja-JP"/>
        </w:rPr>
        <w:t>Agreement</w:t>
      </w:r>
    </w:p>
    <w:p w14:paraId="37F8C3AB" w14:textId="77777777" w:rsidR="004E60F2" w:rsidRPr="004E60F2" w:rsidRDefault="004E60F2" w:rsidP="004E60F2">
      <w:pPr>
        <w:jc w:val="both"/>
        <w:rPr>
          <w:lang w:eastAsia="ko-KR"/>
        </w:rPr>
      </w:pPr>
      <w:r w:rsidRPr="004E60F2">
        <w:rPr>
          <w:lang w:eastAsia="ko-KR"/>
        </w:rPr>
        <w:t>A resource pool level (pre-)configuration uses either of the following options</w:t>
      </w:r>
    </w:p>
    <w:p w14:paraId="5D774BCA" w14:textId="77777777" w:rsidR="004E60F2" w:rsidRPr="004E60F2" w:rsidRDefault="004E60F2" w:rsidP="004E60F2">
      <w:pPr>
        <w:numPr>
          <w:ilvl w:val="0"/>
          <w:numId w:val="21"/>
        </w:numPr>
        <w:jc w:val="both"/>
        <w:rPr>
          <w:rFonts w:eastAsia="Gulim"/>
          <w:iCs/>
          <w:lang w:eastAsia="ko-KR"/>
        </w:rPr>
      </w:pPr>
      <w:r w:rsidRPr="004E60F2">
        <w:rPr>
          <w:rFonts w:eastAsia="Gulim"/>
          <w:iCs/>
          <w:lang w:eastAsia="ko-KR"/>
        </w:rPr>
        <w:t>Option 1: PSFCH occasion is derived by a slot where UE-B’s SCI is transmitted</w:t>
      </w:r>
    </w:p>
    <w:p w14:paraId="44A367F6" w14:textId="77777777" w:rsidR="004E60F2" w:rsidRPr="004E60F2" w:rsidRDefault="004E60F2" w:rsidP="004E60F2">
      <w:pPr>
        <w:numPr>
          <w:ilvl w:val="1"/>
          <w:numId w:val="21"/>
        </w:numPr>
        <w:jc w:val="both"/>
        <w:rPr>
          <w:rFonts w:eastAsia="Gulim"/>
          <w:iCs/>
          <w:lang w:eastAsia="ko-KR"/>
        </w:rPr>
      </w:pPr>
      <w:r w:rsidRPr="004E60F2">
        <w:rPr>
          <w:rFonts w:eastAsia="Gulim"/>
          <w:iCs/>
          <w:lang w:eastAsia="ko-KR"/>
        </w:rPr>
        <w:t>Reuse PSSCH-to-PSFCH timing as specified in TS 38.213 Section 16.3 to determine the PSFCH occasion for resource conflict indication</w:t>
      </w:r>
    </w:p>
    <w:p w14:paraId="4BD83191" w14:textId="77777777" w:rsidR="004E60F2" w:rsidRPr="004E60F2" w:rsidRDefault="004E60F2" w:rsidP="004E60F2">
      <w:pPr>
        <w:numPr>
          <w:ilvl w:val="1"/>
          <w:numId w:val="21"/>
        </w:numPr>
        <w:jc w:val="both"/>
        <w:rPr>
          <w:rFonts w:eastAsia="Gulim"/>
          <w:iCs/>
          <w:lang w:eastAsia="ko-KR"/>
        </w:rPr>
      </w:pPr>
      <w:r w:rsidRPr="004E60F2">
        <w:rPr>
          <w:rFonts w:eastAsia="Gulim"/>
          <w:iCs/>
          <w:lang w:eastAsia="ko-KR"/>
        </w:rPr>
        <w:t>Time gap between the PSFCH and a slot where expected/potential resource conflict occurs is larger than or equal to T_3</w:t>
      </w:r>
    </w:p>
    <w:p w14:paraId="3FF2626A" w14:textId="77777777" w:rsidR="004E60F2" w:rsidRPr="004E60F2" w:rsidRDefault="004E60F2" w:rsidP="004E60F2">
      <w:pPr>
        <w:numPr>
          <w:ilvl w:val="0"/>
          <w:numId w:val="21"/>
        </w:numPr>
        <w:jc w:val="both"/>
        <w:rPr>
          <w:rFonts w:eastAsia="Gulim"/>
          <w:iCs/>
          <w:lang w:eastAsia="ko-KR"/>
        </w:rPr>
      </w:pPr>
      <w:bookmarkStart w:id="0" w:name="_Hlk88088593"/>
      <w:r w:rsidRPr="004E60F2">
        <w:rPr>
          <w:rFonts w:eastAsia="Gulim"/>
          <w:iCs/>
          <w:lang w:eastAsia="ko-KR"/>
        </w:rPr>
        <w:t>Option 2: PSFCH occasion is derived by a slot where expected/potential resource conflict occurs on PSSCH resource indicated by UE-B’s SCI</w:t>
      </w:r>
    </w:p>
    <w:p w14:paraId="50B65513" w14:textId="77777777" w:rsidR="004E60F2" w:rsidRPr="004E60F2" w:rsidRDefault="004E60F2" w:rsidP="004E60F2">
      <w:pPr>
        <w:numPr>
          <w:ilvl w:val="1"/>
          <w:numId w:val="21"/>
        </w:numPr>
        <w:jc w:val="both"/>
        <w:rPr>
          <w:rFonts w:eastAsia="Gulim"/>
          <w:iCs/>
          <w:lang w:eastAsia="ko-KR"/>
        </w:rPr>
      </w:pPr>
      <w:r w:rsidRPr="004E60F2">
        <w:rPr>
          <w:rFonts w:eastAsia="Gulim"/>
          <w:iCs/>
          <w:lang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7DEA8833" w14:textId="77777777" w:rsidR="004E60F2" w:rsidRPr="004E60F2" w:rsidRDefault="004E60F2" w:rsidP="004E60F2">
      <w:pPr>
        <w:numPr>
          <w:ilvl w:val="1"/>
          <w:numId w:val="21"/>
        </w:numPr>
        <w:jc w:val="both"/>
        <w:rPr>
          <w:rFonts w:eastAsia="Gulim"/>
          <w:iCs/>
          <w:lang w:eastAsia="ko-KR"/>
        </w:rPr>
      </w:pPr>
      <w:r w:rsidRPr="004E60F2">
        <w:rPr>
          <w:rFonts w:eastAsia="Gulim"/>
          <w:iCs/>
          <w:lang w:eastAsia="ko-KR"/>
        </w:rPr>
        <w:t>FFS: How to account for processing timeline</w:t>
      </w:r>
    </w:p>
    <w:bookmarkEnd w:id="0"/>
    <w:p w14:paraId="2978059D" w14:textId="77777777" w:rsidR="004E60F2" w:rsidRPr="004E60F2" w:rsidRDefault="004E60F2" w:rsidP="004E60F2">
      <w:pPr>
        <w:jc w:val="both"/>
        <w:rPr>
          <w:lang w:eastAsia="x-none"/>
        </w:rPr>
      </w:pPr>
      <w:r w:rsidRPr="004E60F2">
        <w:rPr>
          <w:lang w:eastAsia="x-none"/>
        </w:rPr>
        <w:t>Note that it is possible not to configure either option1 or option 2.</w:t>
      </w:r>
    </w:p>
    <w:p w14:paraId="7C7C1FE3" w14:textId="77777777" w:rsidR="004E60F2" w:rsidRPr="004E60F2" w:rsidRDefault="004E60F2" w:rsidP="004E60F2">
      <w:pPr>
        <w:jc w:val="both"/>
        <w:rPr>
          <w:lang w:eastAsia="x-none"/>
        </w:rPr>
      </w:pPr>
    </w:p>
    <w:p w14:paraId="40E04F16" w14:textId="77777777" w:rsidR="004E60F2" w:rsidRPr="004E60F2" w:rsidRDefault="004E60F2" w:rsidP="004E60F2">
      <w:pPr>
        <w:jc w:val="both"/>
        <w:rPr>
          <w:highlight w:val="green"/>
          <w:lang w:eastAsia="ja-JP"/>
        </w:rPr>
      </w:pPr>
      <w:r w:rsidRPr="004E60F2">
        <w:rPr>
          <w:b/>
          <w:bCs/>
          <w:highlight w:val="green"/>
        </w:rPr>
        <w:t>Agreement</w:t>
      </w:r>
    </w:p>
    <w:p w14:paraId="7846D023" w14:textId="77777777" w:rsidR="004E60F2" w:rsidRPr="004E60F2" w:rsidRDefault="004E60F2" w:rsidP="004E60F2">
      <w:pPr>
        <w:pStyle w:val="ListParagraph"/>
        <w:numPr>
          <w:ilvl w:val="0"/>
          <w:numId w:val="21"/>
        </w:numPr>
        <w:jc w:val="both"/>
        <w:rPr>
          <w:rFonts w:ascii="Times New Roman" w:hAnsi="Times New Roman"/>
          <w:iCs/>
          <w:sz w:val="24"/>
          <w:szCs w:val="24"/>
          <w:lang w:eastAsia="ko-KR"/>
        </w:rPr>
      </w:pPr>
      <w:r w:rsidRPr="004E60F2">
        <w:rPr>
          <w:rFonts w:ascii="Times New Roman" w:hAnsi="Times New Roman"/>
          <w:iCs/>
          <w:sz w:val="24"/>
          <w:szCs w:val="24"/>
        </w:rPr>
        <w:t>For Condition 1-A-2 of Scheme 1, the set of resources preferred for UE-B’s transmission is a form of candidate single-slot resource as specified in Rel-16 TS 38.214 Section 8.1.4</w:t>
      </w:r>
    </w:p>
    <w:p w14:paraId="4FABC40D" w14:textId="77777777" w:rsidR="004E60F2" w:rsidRPr="004E60F2" w:rsidRDefault="004E60F2" w:rsidP="004E60F2">
      <w:pPr>
        <w:pStyle w:val="ListParagraph"/>
        <w:numPr>
          <w:ilvl w:val="1"/>
          <w:numId w:val="21"/>
        </w:numPr>
        <w:jc w:val="both"/>
        <w:rPr>
          <w:rFonts w:ascii="Times New Roman" w:hAnsi="Times New Roman"/>
          <w:iCs/>
          <w:sz w:val="24"/>
          <w:szCs w:val="24"/>
          <w:lang w:eastAsia="ja-JP"/>
        </w:rPr>
      </w:pPr>
      <w:r w:rsidRPr="004E60F2">
        <w:rPr>
          <w:rFonts w:ascii="Times New Roman" w:hAnsi="Times New Roman"/>
          <w:iCs/>
          <w:sz w:val="24"/>
          <w:szCs w:val="24"/>
        </w:rPr>
        <w:t>UE-A excludes candidate single-slot candidate(s) belonging to “slot(s) where UE-A, when it is intended receiver of UE-B, does not expect to perform SL reception from UE-B due to half duplex operation” after Step 6) of TS 38.214 Section 8.1.4</w:t>
      </w:r>
    </w:p>
    <w:p w14:paraId="0B8D11F3" w14:textId="77777777" w:rsidR="004E60F2" w:rsidRPr="004E60F2" w:rsidRDefault="004E60F2" w:rsidP="004E60F2">
      <w:pPr>
        <w:jc w:val="both"/>
        <w:rPr>
          <w:b/>
          <w:bCs/>
          <w:highlight w:val="yellow"/>
        </w:rPr>
      </w:pPr>
    </w:p>
    <w:p w14:paraId="3DF647FB" w14:textId="77777777" w:rsidR="004E60F2" w:rsidRPr="004E60F2" w:rsidRDefault="004E60F2" w:rsidP="004E60F2">
      <w:pPr>
        <w:jc w:val="both"/>
        <w:rPr>
          <w:highlight w:val="green"/>
          <w:lang w:eastAsia="ja-JP"/>
        </w:rPr>
      </w:pPr>
      <w:r w:rsidRPr="004E60F2">
        <w:rPr>
          <w:b/>
          <w:bCs/>
          <w:highlight w:val="green"/>
        </w:rPr>
        <w:t>Agreement</w:t>
      </w:r>
    </w:p>
    <w:p w14:paraId="2C344492" w14:textId="77777777" w:rsidR="004E60F2" w:rsidRPr="004E60F2" w:rsidRDefault="004E60F2" w:rsidP="004E60F2">
      <w:pPr>
        <w:pStyle w:val="ListParagraph"/>
        <w:ind w:left="0"/>
        <w:jc w:val="both"/>
        <w:rPr>
          <w:rFonts w:ascii="Times New Roman" w:hAnsi="Times New Roman"/>
          <w:iCs/>
          <w:sz w:val="24"/>
          <w:szCs w:val="24"/>
          <w:lang w:eastAsia="ko-KR"/>
        </w:rPr>
      </w:pPr>
      <w:r w:rsidRPr="004E60F2">
        <w:rPr>
          <w:rFonts w:ascii="Times New Roman" w:hAnsi="Times New Roman"/>
          <w:iCs/>
          <w:sz w:val="24"/>
          <w:szCs w:val="24"/>
        </w:rPr>
        <w:t>When PSFCH TX/RX for Scheme 2 is overlapping with LTE SL TX/RX and/or UL in a UE, reuse prioritization rule as specified in TS 38.213 Section 16.2.4.1 and 16.2.4.3.1.</w:t>
      </w:r>
    </w:p>
    <w:p w14:paraId="6C376D74" w14:textId="77777777" w:rsidR="004E60F2" w:rsidRPr="004E60F2" w:rsidRDefault="004E60F2" w:rsidP="004E60F2">
      <w:pPr>
        <w:jc w:val="both"/>
        <w:rPr>
          <w:b/>
          <w:bCs/>
          <w:highlight w:val="yellow"/>
          <w:lang w:eastAsia="ja-JP"/>
        </w:rPr>
      </w:pPr>
    </w:p>
    <w:p w14:paraId="256EE1DF" w14:textId="77777777" w:rsidR="004E60F2" w:rsidRPr="004E60F2" w:rsidRDefault="004E60F2" w:rsidP="004E60F2">
      <w:pPr>
        <w:jc w:val="both"/>
        <w:rPr>
          <w:color w:val="1F497D"/>
          <w:lang w:eastAsia="ko-KR"/>
        </w:rPr>
      </w:pPr>
      <w:r w:rsidRPr="004E60F2">
        <w:rPr>
          <w:b/>
          <w:bCs/>
        </w:rPr>
        <w:t>Conclusion</w:t>
      </w:r>
    </w:p>
    <w:p w14:paraId="29DBDCB0" w14:textId="77777777" w:rsidR="004E60F2" w:rsidRPr="004E60F2" w:rsidRDefault="004E60F2" w:rsidP="004E60F2">
      <w:pPr>
        <w:pStyle w:val="ListParagraph"/>
        <w:ind w:left="0"/>
        <w:jc w:val="both"/>
        <w:rPr>
          <w:rFonts w:ascii="Times New Roman" w:hAnsi="Times New Roman"/>
          <w:iCs/>
          <w:sz w:val="24"/>
          <w:szCs w:val="24"/>
          <w:lang w:eastAsia="ko-KR"/>
        </w:rPr>
      </w:pPr>
      <w:r w:rsidRPr="004E60F2">
        <w:rPr>
          <w:rFonts w:ascii="Times New Roman" w:hAnsi="Times New Roman"/>
          <w:iCs/>
          <w:sz w:val="24"/>
          <w:szCs w:val="24"/>
        </w:rPr>
        <w:t>For Scheme 2, the values of the following parameters are the same as those for SL HARQ-ACK feedback in the same resource pool</w:t>
      </w:r>
    </w:p>
    <w:p w14:paraId="72AE1A03" w14:textId="77777777" w:rsidR="004E60F2" w:rsidRPr="004E60F2" w:rsidRDefault="004E60F2" w:rsidP="004E60F2">
      <w:pPr>
        <w:pStyle w:val="ListParagraph"/>
        <w:numPr>
          <w:ilvl w:val="0"/>
          <w:numId w:val="21"/>
        </w:numPr>
        <w:jc w:val="both"/>
        <w:rPr>
          <w:rFonts w:ascii="Times New Roman" w:hAnsi="Times New Roman"/>
          <w:iCs/>
          <w:sz w:val="24"/>
          <w:szCs w:val="24"/>
          <w:lang w:eastAsia="ja-JP"/>
        </w:rPr>
      </w:pPr>
      <w:r w:rsidRPr="004E60F2">
        <w:rPr>
          <w:rFonts w:ascii="Times New Roman" w:hAnsi="Times New Roman"/>
          <w:iCs/>
          <w:sz w:val="24"/>
          <w:szCs w:val="24"/>
        </w:rPr>
        <w:t>Period of PSFCH resources (</w:t>
      </w:r>
      <w:proofErr w:type="spellStart"/>
      <w:r w:rsidRPr="004E60F2">
        <w:rPr>
          <w:rFonts w:ascii="Times New Roman" w:hAnsi="Times New Roman"/>
          <w:iCs/>
          <w:sz w:val="24"/>
          <w:szCs w:val="24"/>
        </w:rPr>
        <w:t>sl</w:t>
      </w:r>
      <w:proofErr w:type="spellEnd"/>
      <w:r w:rsidRPr="004E60F2">
        <w:rPr>
          <w:rFonts w:ascii="Times New Roman" w:hAnsi="Times New Roman"/>
          <w:iCs/>
          <w:sz w:val="24"/>
          <w:szCs w:val="24"/>
        </w:rPr>
        <w:t>-PSFCH-Period)</w:t>
      </w:r>
    </w:p>
    <w:p w14:paraId="1C28C946" w14:textId="77777777" w:rsidR="004E60F2" w:rsidRPr="004E60F2" w:rsidRDefault="004E60F2" w:rsidP="004E60F2">
      <w:pPr>
        <w:pStyle w:val="ListParagraph"/>
        <w:numPr>
          <w:ilvl w:val="0"/>
          <w:numId w:val="21"/>
        </w:numPr>
        <w:jc w:val="both"/>
        <w:rPr>
          <w:rFonts w:ascii="Times New Roman" w:hAnsi="Times New Roman"/>
          <w:iCs/>
          <w:sz w:val="24"/>
          <w:szCs w:val="24"/>
        </w:rPr>
      </w:pPr>
      <w:r w:rsidRPr="004E60F2">
        <w:rPr>
          <w:rFonts w:ascii="Times New Roman" w:hAnsi="Times New Roman"/>
          <w:iCs/>
          <w:sz w:val="24"/>
          <w:szCs w:val="24"/>
        </w:rPr>
        <w:t>Number of cyclic shift pairs used for a PSFCH transmission that can be multiplexed in a PRB (</w:t>
      </w:r>
      <w:proofErr w:type="spellStart"/>
      <w:r w:rsidRPr="004E60F2">
        <w:rPr>
          <w:rFonts w:ascii="Times New Roman" w:hAnsi="Times New Roman"/>
          <w:iCs/>
          <w:sz w:val="24"/>
          <w:szCs w:val="24"/>
        </w:rPr>
        <w:t>sl</w:t>
      </w:r>
      <w:proofErr w:type="spellEnd"/>
      <w:r w:rsidRPr="004E60F2">
        <w:rPr>
          <w:rFonts w:ascii="Times New Roman" w:hAnsi="Times New Roman"/>
          <w:iCs/>
          <w:sz w:val="24"/>
          <w:szCs w:val="24"/>
        </w:rPr>
        <w:t>-</w:t>
      </w:r>
      <w:proofErr w:type="spellStart"/>
      <w:r w:rsidRPr="004E60F2">
        <w:rPr>
          <w:rFonts w:ascii="Times New Roman" w:hAnsi="Times New Roman"/>
          <w:iCs/>
          <w:sz w:val="24"/>
          <w:szCs w:val="24"/>
        </w:rPr>
        <w:t>NumMuxCS</w:t>
      </w:r>
      <w:proofErr w:type="spellEnd"/>
      <w:r w:rsidRPr="004E60F2">
        <w:rPr>
          <w:rFonts w:ascii="Times New Roman" w:hAnsi="Times New Roman"/>
          <w:iCs/>
          <w:sz w:val="24"/>
          <w:szCs w:val="24"/>
        </w:rPr>
        <w:t>-Pair)</w:t>
      </w:r>
    </w:p>
    <w:p w14:paraId="63BE305C" w14:textId="77777777" w:rsidR="004E60F2" w:rsidRPr="004E60F2" w:rsidRDefault="004E60F2" w:rsidP="004E60F2">
      <w:pPr>
        <w:pStyle w:val="ListParagraph"/>
        <w:numPr>
          <w:ilvl w:val="0"/>
          <w:numId w:val="21"/>
        </w:numPr>
        <w:jc w:val="both"/>
        <w:rPr>
          <w:rFonts w:ascii="Times New Roman" w:hAnsi="Times New Roman"/>
          <w:iCs/>
          <w:sz w:val="24"/>
          <w:szCs w:val="24"/>
        </w:rPr>
      </w:pPr>
      <w:r w:rsidRPr="004E60F2">
        <w:rPr>
          <w:rFonts w:ascii="Times New Roman" w:hAnsi="Times New Roman"/>
          <w:iCs/>
          <w:sz w:val="24"/>
          <w:szCs w:val="24"/>
        </w:rPr>
        <w:lastRenderedPageBreak/>
        <w:t>Number of PSFCH resources available for multiplexing information in a PSFCH transmission (</w:t>
      </w:r>
      <w:proofErr w:type="spellStart"/>
      <w:r w:rsidRPr="004E60F2">
        <w:rPr>
          <w:rFonts w:ascii="Times New Roman" w:hAnsi="Times New Roman"/>
          <w:iCs/>
          <w:sz w:val="24"/>
          <w:szCs w:val="24"/>
        </w:rPr>
        <w:t>sl</w:t>
      </w:r>
      <w:proofErr w:type="spellEnd"/>
      <w:r w:rsidRPr="004E60F2">
        <w:rPr>
          <w:rFonts w:ascii="Times New Roman" w:hAnsi="Times New Roman"/>
          <w:iCs/>
          <w:sz w:val="24"/>
          <w:szCs w:val="24"/>
        </w:rPr>
        <w:t>-PSFCH-</w:t>
      </w:r>
      <w:proofErr w:type="spellStart"/>
      <w:r w:rsidRPr="004E60F2">
        <w:rPr>
          <w:rFonts w:ascii="Times New Roman" w:hAnsi="Times New Roman"/>
          <w:iCs/>
          <w:sz w:val="24"/>
          <w:szCs w:val="24"/>
        </w:rPr>
        <w:t>CandidateResourceType</w:t>
      </w:r>
      <w:proofErr w:type="spellEnd"/>
      <w:r w:rsidRPr="004E60F2">
        <w:rPr>
          <w:rFonts w:ascii="Times New Roman" w:hAnsi="Times New Roman"/>
          <w:iCs/>
          <w:sz w:val="24"/>
          <w:szCs w:val="24"/>
        </w:rPr>
        <w:t>)</w:t>
      </w:r>
    </w:p>
    <w:p w14:paraId="3D2A5A21" w14:textId="77777777" w:rsidR="004E60F2" w:rsidRPr="004E60F2" w:rsidRDefault="004E60F2" w:rsidP="004E60F2">
      <w:pPr>
        <w:jc w:val="both"/>
        <w:rPr>
          <w:lang w:eastAsia="x-none"/>
        </w:rPr>
      </w:pPr>
    </w:p>
    <w:p w14:paraId="1CD067F3" w14:textId="77777777" w:rsidR="004E60F2" w:rsidRPr="004E60F2" w:rsidRDefault="004E60F2" w:rsidP="004E60F2">
      <w:pPr>
        <w:jc w:val="both"/>
        <w:rPr>
          <w:b/>
          <w:bCs/>
          <w:highlight w:val="green"/>
          <w:lang w:eastAsia="x-none"/>
        </w:rPr>
      </w:pPr>
      <w:r w:rsidRPr="004E60F2">
        <w:rPr>
          <w:b/>
          <w:bCs/>
          <w:highlight w:val="green"/>
          <w:lang w:eastAsia="x-none"/>
        </w:rPr>
        <w:t>Agreement</w:t>
      </w:r>
    </w:p>
    <w:p w14:paraId="0230A574" w14:textId="77777777" w:rsidR="004E60F2" w:rsidRPr="004E60F2" w:rsidRDefault="004E60F2" w:rsidP="004E60F2">
      <w:pPr>
        <w:jc w:val="both"/>
        <w:rPr>
          <w:rFonts w:eastAsia="Gulim"/>
          <w:iCs/>
        </w:rPr>
      </w:pPr>
      <w:r w:rsidRPr="004E60F2">
        <w:rPr>
          <w:rFonts w:eastAsia="Gulim"/>
          <w:iCs/>
          <w:lang w:eastAsia="ko-KR"/>
        </w:rPr>
        <w:t xml:space="preserve">For Scheme 1, a resource pool level (pre-)configuration can enable one of the following </w:t>
      </w:r>
      <w:r w:rsidRPr="004E60F2">
        <w:rPr>
          <w:rFonts w:eastAsia="Gulim"/>
          <w:iCs/>
        </w:rPr>
        <w:t>alternatives:</w:t>
      </w:r>
    </w:p>
    <w:p w14:paraId="1F481441" w14:textId="77777777" w:rsidR="004E60F2" w:rsidRPr="004E60F2" w:rsidRDefault="004E60F2" w:rsidP="004E60F2">
      <w:pPr>
        <w:numPr>
          <w:ilvl w:val="0"/>
          <w:numId w:val="21"/>
        </w:numPr>
        <w:jc w:val="both"/>
        <w:rPr>
          <w:rFonts w:eastAsia="Gulim"/>
          <w:iCs/>
          <w:lang w:eastAsia="ja-JP"/>
        </w:rPr>
      </w:pPr>
      <w:r w:rsidRPr="004E60F2">
        <w:rPr>
          <w:rFonts w:eastAsia="Gulim"/>
          <w:iCs/>
        </w:rPr>
        <w:t>Alt 1 (</w:t>
      </w:r>
      <w:r w:rsidRPr="004E60F2">
        <w:rPr>
          <w:rFonts w:eastAsia="Gulim"/>
          <w:iCs/>
          <w:highlight w:val="darkYellow"/>
        </w:rPr>
        <w:t>Working Assumption</w:t>
      </w:r>
      <w:r w:rsidRPr="004E60F2">
        <w:rPr>
          <w:rFonts w:eastAsia="Gulim"/>
          <w:iCs/>
        </w:rPr>
        <w:t>): MAC CE or 2</w:t>
      </w:r>
      <w:r w:rsidRPr="004E60F2">
        <w:rPr>
          <w:rFonts w:eastAsia="Gulim"/>
          <w:iCs/>
          <w:vertAlign w:val="superscript"/>
        </w:rPr>
        <w:t>nd</w:t>
      </w:r>
      <w:r w:rsidRPr="004E60F2">
        <w:rPr>
          <w:rFonts w:eastAsia="Gulim"/>
          <w:iCs/>
        </w:rPr>
        <w:t xml:space="preserve"> SCI are used as the container of inter-UE coordination information transmission from UE A to UE B.</w:t>
      </w:r>
    </w:p>
    <w:p w14:paraId="2B3DD589" w14:textId="77777777" w:rsidR="004E60F2" w:rsidRPr="004E60F2" w:rsidRDefault="004E60F2" w:rsidP="004E60F2">
      <w:pPr>
        <w:numPr>
          <w:ilvl w:val="1"/>
          <w:numId w:val="21"/>
        </w:numPr>
        <w:jc w:val="both"/>
        <w:rPr>
          <w:rFonts w:eastAsia="Gulim"/>
          <w:iCs/>
          <w:lang w:eastAsia="ja-JP"/>
        </w:rPr>
      </w:pPr>
      <w:r w:rsidRPr="004E60F2">
        <w:rPr>
          <w:rFonts w:eastAsia="Gulim"/>
          <w:iCs/>
        </w:rPr>
        <w:t>For the indication of resource set, the following is supported:</w:t>
      </w:r>
    </w:p>
    <w:p w14:paraId="7E35C407" w14:textId="77777777" w:rsidR="004E60F2" w:rsidRPr="004E60F2" w:rsidRDefault="004E60F2" w:rsidP="004E60F2">
      <w:pPr>
        <w:numPr>
          <w:ilvl w:val="2"/>
          <w:numId w:val="23"/>
        </w:numPr>
        <w:jc w:val="both"/>
        <w:rPr>
          <w:rFonts w:eastAsia="Gulim"/>
          <w:iCs/>
          <w:lang w:eastAsia="ja-JP"/>
        </w:rPr>
      </w:pPr>
      <w:r w:rsidRPr="004E60F2">
        <w:rPr>
          <w:rFonts w:eastAsia="Gulim"/>
          <w:iC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FAE49E2" w14:textId="77777777" w:rsidR="004E60F2" w:rsidRPr="004E60F2" w:rsidRDefault="004E60F2" w:rsidP="004E60F2">
      <w:pPr>
        <w:numPr>
          <w:ilvl w:val="3"/>
          <w:numId w:val="19"/>
        </w:numPr>
        <w:jc w:val="both"/>
        <w:rPr>
          <w:rFonts w:eastAsia="Gulim"/>
          <w:iCs/>
        </w:rPr>
      </w:pPr>
      <w:r w:rsidRPr="004E60F2">
        <w:rPr>
          <w:rFonts w:eastAsia="Gulim"/>
          <w:iCs/>
        </w:rPr>
        <w:t>First resource location of each TRIV is separately indicated by the inter-UE coordination information</w:t>
      </w:r>
    </w:p>
    <w:p w14:paraId="0C55615C" w14:textId="77777777" w:rsidR="004E60F2" w:rsidRPr="004E60F2" w:rsidRDefault="004E60F2" w:rsidP="004E60F2">
      <w:pPr>
        <w:numPr>
          <w:ilvl w:val="2"/>
          <w:numId w:val="24"/>
        </w:numPr>
        <w:jc w:val="both"/>
        <w:rPr>
          <w:rFonts w:eastAsia="Gulim"/>
          <w:iCs/>
          <w:lang w:eastAsia="ja-JP"/>
        </w:rPr>
      </w:pPr>
      <w:r w:rsidRPr="004E60F2">
        <w:rPr>
          <w:rFonts w:eastAsia="Gulim"/>
          <w:iCs/>
        </w:rPr>
        <w:t xml:space="preserve">If [N &lt;= 3], MAC CE is </w:t>
      </w:r>
      <w:proofErr w:type="gramStart"/>
      <w:r w:rsidRPr="004E60F2">
        <w:rPr>
          <w:rFonts w:eastAsia="Gulim"/>
          <w:iCs/>
        </w:rPr>
        <w:t>used</w:t>
      </w:r>
      <w:proofErr w:type="gramEnd"/>
      <w:r w:rsidRPr="004E60F2">
        <w:rPr>
          <w:rFonts w:eastAsia="Gulim"/>
          <w:iCs/>
        </w:rPr>
        <w:t xml:space="preserve"> and it is up to UE implementation to additionally use 2</w:t>
      </w:r>
      <w:r w:rsidRPr="004E60F2">
        <w:rPr>
          <w:rFonts w:eastAsia="Gulim"/>
          <w:iCs/>
          <w:vertAlign w:val="superscript"/>
        </w:rPr>
        <w:t>nd</w:t>
      </w:r>
      <w:r w:rsidRPr="004E60F2">
        <w:rPr>
          <w:rFonts w:eastAsia="Gulim"/>
          <w:iCs/>
        </w:rPr>
        <w:t xml:space="preserve"> SCI. When 2</w:t>
      </w:r>
      <w:r w:rsidRPr="004E60F2">
        <w:rPr>
          <w:rFonts w:eastAsia="Gulim"/>
          <w:iCs/>
          <w:vertAlign w:val="superscript"/>
        </w:rPr>
        <w:t>nd</w:t>
      </w:r>
      <w:r w:rsidRPr="004E60F2">
        <w:rPr>
          <w:rFonts w:eastAsia="Gulim"/>
          <w:iCs/>
        </w:rPr>
        <w:t xml:space="preserve"> SCI and MAC CE are both used, the same resource set is indicated in the 2</w:t>
      </w:r>
      <w:r w:rsidRPr="004E60F2">
        <w:rPr>
          <w:rFonts w:eastAsia="Gulim"/>
          <w:iCs/>
          <w:vertAlign w:val="superscript"/>
        </w:rPr>
        <w:t>nd</w:t>
      </w:r>
      <w:r w:rsidRPr="004E60F2">
        <w:rPr>
          <w:rFonts w:eastAsia="Gulim"/>
          <w:iCs/>
        </w:rPr>
        <w:t xml:space="preserve"> SCI and the MAC CE. If [N &gt; 3], only MAC CE is used.</w:t>
      </w:r>
    </w:p>
    <w:p w14:paraId="4284BC72" w14:textId="77777777" w:rsidR="004E60F2" w:rsidRPr="004E60F2" w:rsidRDefault="004E60F2" w:rsidP="004E60F2">
      <w:pPr>
        <w:numPr>
          <w:ilvl w:val="3"/>
          <w:numId w:val="19"/>
        </w:numPr>
        <w:jc w:val="both"/>
        <w:rPr>
          <w:rFonts w:eastAsia="Gulim"/>
          <w:iCs/>
          <w:lang w:eastAsia="ja-JP"/>
        </w:rPr>
      </w:pPr>
      <w:r w:rsidRPr="004E60F2">
        <w:rPr>
          <w:rFonts w:eastAsia="Gulim"/>
          <w:iCs/>
        </w:rPr>
        <w:t>FFS: UE capability details</w:t>
      </w:r>
    </w:p>
    <w:p w14:paraId="793E39D4" w14:textId="77777777" w:rsidR="004E60F2" w:rsidRPr="004E60F2" w:rsidRDefault="004E60F2" w:rsidP="004E60F2">
      <w:pPr>
        <w:numPr>
          <w:ilvl w:val="3"/>
          <w:numId w:val="19"/>
        </w:numPr>
        <w:jc w:val="both"/>
        <w:rPr>
          <w:rFonts w:eastAsia="Gulim"/>
          <w:iCs/>
          <w:lang w:eastAsia="ja-JP"/>
        </w:rPr>
      </w:pPr>
      <w:r w:rsidRPr="004E60F2">
        <w:rPr>
          <w:rFonts w:eastAsia="Gulim"/>
          <w:iCs/>
        </w:rPr>
        <w:t>2</w:t>
      </w:r>
      <w:r w:rsidRPr="004E60F2">
        <w:rPr>
          <w:rFonts w:eastAsia="Gulim"/>
          <w:iCs/>
          <w:vertAlign w:val="superscript"/>
        </w:rPr>
        <w:t>nd</w:t>
      </w:r>
      <w:r w:rsidRPr="004E60F2">
        <w:rPr>
          <w:rFonts w:eastAsia="Gulim"/>
          <w:iCs/>
        </w:rPr>
        <w:t xml:space="preserve"> SCI is UE RX optional</w:t>
      </w:r>
    </w:p>
    <w:p w14:paraId="633D60BE" w14:textId="77777777" w:rsidR="004E60F2" w:rsidRPr="004E60F2" w:rsidRDefault="004E60F2" w:rsidP="004E60F2">
      <w:pPr>
        <w:numPr>
          <w:ilvl w:val="0"/>
          <w:numId w:val="21"/>
        </w:numPr>
        <w:jc w:val="both"/>
        <w:rPr>
          <w:rFonts w:eastAsia="Gulim"/>
          <w:iCs/>
          <w:lang w:eastAsia="ja-JP"/>
        </w:rPr>
      </w:pPr>
      <w:r w:rsidRPr="004E60F2">
        <w:rPr>
          <w:rFonts w:eastAsia="Gulim"/>
          <w:iCs/>
        </w:rPr>
        <w:t>Alt 2: MAC CE is used as the container of inter-UE coordination information transmission from UE A to UE B.</w:t>
      </w:r>
    </w:p>
    <w:p w14:paraId="44B53410" w14:textId="77777777" w:rsidR="004E60F2" w:rsidRPr="004E60F2" w:rsidRDefault="004E60F2" w:rsidP="004E60F2">
      <w:pPr>
        <w:numPr>
          <w:ilvl w:val="1"/>
          <w:numId w:val="21"/>
        </w:numPr>
        <w:jc w:val="both"/>
        <w:rPr>
          <w:rFonts w:eastAsia="Gulim"/>
          <w:iCs/>
          <w:lang w:eastAsia="ja-JP"/>
        </w:rPr>
      </w:pPr>
      <w:r w:rsidRPr="004E60F2">
        <w:rPr>
          <w:rFonts w:eastAsia="Gulim"/>
          <w:iCs/>
        </w:rPr>
        <w:t>For the indication of resource set, the following is supported:</w:t>
      </w:r>
    </w:p>
    <w:p w14:paraId="769B17E3" w14:textId="77777777" w:rsidR="004E60F2" w:rsidRPr="004E60F2" w:rsidRDefault="004E60F2" w:rsidP="004E60F2">
      <w:pPr>
        <w:numPr>
          <w:ilvl w:val="2"/>
          <w:numId w:val="25"/>
        </w:numPr>
        <w:jc w:val="both"/>
        <w:rPr>
          <w:rFonts w:eastAsia="Gulim"/>
          <w:iCs/>
          <w:lang w:eastAsia="ja-JP"/>
        </w:rPr>
      </w:pPr>
      <w:r w:rsidRPr="004E60F2">
        <w:rPr>
          <w:rFonts w:eastAsia="Gulim"/>
          <w:iC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6F043A5" w14:textId="77777777" w:rsidR="004E60F2" w:rsidRPr="004E60F2" w:rsidRDefault="004E60F2" w:rsidP="004E60F2">
      <w:pPr>
        <w:numPr>
          <w:ilvl w:val="3"/>
          <w:numId w:val="19"/>
        </w:numPr>
        <w:jc w:val="both"/>
        <w:rPr>
          <w:rFonts w:eastAsia="Gulim"/>
          <w:iCs/>
        </w:rPr>
      </w:pPr>
      <w:r w:rsidRPr="004E60F2">
        <w:rPr>
          <w:rFonts w:eastAsia="Gulim"/>
          <w:iCs/>
        </w:rPr>
        <w:t>First resource location of each TRIV is separately indicated by the inter-UE coordination information</w:t>
      </w:r>
    </w:p>
    <w:p w14:paraId="3A5FE53D" w14:textId="77777777" w:rsidR="004E60F2" w:rsidRPr="004E60F2" w:rsidRDefault="004E60F2" w:rsidP="004E60F2">
      <w:pPr>
        <w:numPr>
          <w:ilvl w:val="0"/>
          <w:numId w:val="21"/>
        </w:numPr>
        <w:jc w:val="both"/>
        <w:rPr>
          <w:rFonts w:eastAsia="Gulim"/>
          <w:iCs/>
        </w:rPr>
      </w:pPr>
      <w:r w:rsidRPr="004E60F2">
        <w:rPr>
          <w:rFonts w:eastAsia="Gulim"/>
          <w:iCs/>
        </w:rPr>
        <w:t>FFS: Whether/How to use resource reservation information as coordination information</w:t>
      </w:r>
    </w:p>
    <w:p w14:paraId="0BEA15E7" w14:textId="77777777" w:rsidR="004E60F2" w:rsidRPr="004E60F2" w:rsidRDefault="004E60F2" w:rsidP="004E60F2">
      <w:pPr>
        <w:jc w:val="both"/>
        <w:rPr>
          <w:lang w:eastAsia="x-none"/>
        </w:rPr>
      </w:pPr>
    </w:p>
    <w:p w14:paraId="2E56EFFF" w14:textId="77777777" w:rsidR="004E60F2" w:rsidRPr="004E60F2" w:rsidRDefault="004E60F2" w:rsidP="004E60F2">
      <w:pPr>
        <w:jc w:val="both"/>
        <w:rPr>
          <w:color w:val="1F497D"/>
          <w:highlight w:val="darkYellow"/>
          <w:lang w:eastAsia="ja-JP"/>
        </w:rPr>
      </w:pPr>
      <w:r w:rsidRPr="004E60F2">
        <w:rPr>
          <w:b/>
          <w:bCs/>
          <w:highlight w:val="darkYellow"/>
        </w:rPr>
        <w:t>Working Assumption</w:t>
      </w:r>
    </w:p>
    <w:p w14:paraId="5841E280" w14:textId="77777777" w:rsidR="004E60F2" w:rsidRPr="004E60F2" w:rsidRDefault="004E60F2" w:rsidP="004E60F2">
      <w:pPr>
        <w:jc w:val="both"/>
        <w:rPr>
          <w:iCs/>
        </w:rPr>
      </w:pPr>
      <w:r w:rsidRPr="004E60F2">
        <w:rPr>
          <w:iCs/>
        </w:rPr>
        <w:t xml:space="preserve">A resource pool level (pre-)configuration can enable one of the following options: </w:t>
      </w:r>
    </w:p>
    <w:p w14:paraId="729B32AC" w14:textId="77777777" w:rsidR="004E60F2" w:rsidRPr="004E60F2" w:rsidRDefault="004E60F2" w:rsidP="004E60F2">
      <w:pPr>
        <w:numPr>
          <w:ilvl w:val="0"/>
          <w:numId w:val="22"/>
        </w:numPr>
        <w:jc w:val="both"/>
        <w:rPr>
          <w:iCs/>
        </w:rPr>
      </w:pPr>
      <w:r w:rsidRPr="004E60F2">
        <w:rPr>
          <w:iCs/>
        </w:rPr>
        <w:t>Option 1:</w:t>
      </w:r>
    </w:p>
    <w:p w14:paraId="46F3D916" w14:textId="77777777" w:rsidR="004E60F2" w:rsidRPr="004E60F2" w:rsidRDefault="004E60F2" w:rsidP="004E60F2">
      <w:pPr>
        <w:numPr>
          <w:ilvl w:val="1"/>
          <w:numId w:val="22"/>
        </w:numPr>
        <w:jc w:val="both"/>
        <w:rPr>
          <w:iCs/>
        </w:rPr>
      </w:pPr>
      <w:r w:rsidRPr="004E60F2">
        <w:rPr>
          <w:iCs/>
        </w:rPr>
        <w:t>For Condition 2-A-1 of Scheme 2, support following additional criteria to determine resource(s) where expected/potential resource conflict occurs</w:t>
      </w:r>
    </w:p>
    <w:p w14:paraId="13DBEA5A" w14:textId="77777777" w:rsidR="004E60F2" w:rsidRPr="004E60F2" w:rsidRDefault="004E60F2" w:rsidP="004E60F2">
      <w:pPr>
        <w:numPr>
          <w:ilvl w:val="2"/>
          <w:numId w:val="22"/>
        </w:numPr>
        <w:jc w:val="both"/>
        <w:rPr>
          <w:iCs/>
        </w:rPr>
      </w:pPr>
      <w:r w:rsidRPr="004E60F2">
        <w:rPr>
          <w:iCs/>
        </w:rPr>
        <w:t>For the case when UE-A is a destination UE of a TB transmitted by UE-B</w:t>
      </w:r>
    </w:p>
    <w:p w14:paraId="76BA2B80" w14:textId="77777777" w:rsidR="004E60F2" w:rsidRPr="004E60F2" w:rsidRDefault="004E60F2" w:rsidP="004E60F2">
      <w:pPr>
        <w:numPr>
          <w:ilvl w:val="3"/>
          <w:numId w:val="22"/>
        </w:numPr>
        <w:jc w:val="both"/>
        <w:rPr>
          <w:iCs/>
        </w:rPr>
      </w:pPr>
      <w:r w:rsidRPr="004E60F2">
        <w:rPr>
          <w:iCs/>
        </w:rPr>
        <w:t>The resource(s) are fully/partially overlapping in time-and-frequency with other UE’s reserved resource(s) whose RSRP measurement is larger than a RSRP threshold according to the priorities included in the SCI:</w:t>
      </w:r>
    </w:p>
    <w:p w14:paraId="5F23BF2A" w14:textId="77777777" w:rsidR="004E60F2" w:rsidRPr="004E60F2" w:rsidRDefault="004E60F2" w:rsidP="004E60F2">
      <w:pPr>
        <w:numPr>
          <w:ilvl w:val="4"/>
          <w:numId w:val="22"/>
        </w:numPr>
        <w:jc w:val="both"/>
        <w:rPr>
          <w:iCs/>
        </w:rPr>
      </w:pPr>
      <w:proofErr w:type="spellStart"/>
      <w:r w:rsidRPr="004E60F2">
        <w:rPr>
          <w:iCs/>
        </w:rPr>
        <w:t>prio_TX</w:t>
      </w:r>
      <w:proofErr w:type="spellEnd"/>
      <w:r w:rsidRPr="004E60F2">
        <w:rPr>
          <w:iCs/>
        </w:rPr>
        <w:t xml:space="preserve"> and </w:t>
      </w:r>
      <w:proofErr w:type="spellStart"/>
      <w:r w:rsidRPr="004E60F2">
        <w:rPr>
          <w:iCs/>
        </w:rPr>
        <w:t>prio_RX</w:t>
      </w:r>
      <w:proofErr w:type="spellEnd"/>
      <w:r w:rsidRPr="004E60F2">
        <w:rPr>
          <w:iCs/>
        </w:rPr>
        <w:t xml:space="preserve"> are the priorities indicated in the SCI making the overlapping reservations for UE-B and other UE respectively</w:t>
      </w:r>
    </w:p>
    <w:p w14:paraId="79699D39" w14:textId="77777777" w:rsidR="004E60F2" w:rsidRPr="004E60F2" w:rsidRDefault="004E60F2" w:rsidP="004E60F2">
      <w:pPr>
        <w:numPr>
          <w:ilvl w:val="2"/>
          <w:numId w:val="22"/>
        </w:numPr>
        <w:jc w:val="both"/>
        <w:rPr>
          <w:iCs/>
        </w:rPr>
      </w:pPr>
      <w:r w:rsidRPr="004E60F2">
        <w:rPr>
          <w:iCs/>
        </w:rPr>
        <w:t>For the case when UE-A is a destination UE of a TB transmitted by another UE</w:t>
      </w:r>
    </w:p>
    <w:p w14:paraId="63C19448" w14:textId="77777777" w:rsidR="004E60F2" w:rsidRPr="004E60F2" w:rsidRDefault="004E60F2" w:rsidP="004E60F2">
      <w:pPr>
        <w:numPr>
          <w:ilvl w:val="3"/>
          <w:numId w:val="22"/>
        </w:numPr>
        <w:jc w:val="both"/>
        <w:rPr>
          <w:iCs/>
        </w:rPr>
      </w:pPr>
      <w:r w:rsidRPr="004E60F2">
        <w:rPr>
          <w:iCs/>
        </w:rPr>
        <w:t>The resource(s) are fully/partially overlapping in time-and-frequency with other UE’s reserved resource(s) when RSRP measurement of UE-B’s reserved resource is larger than a RSRP threshold according to the priorities included in the SCI:</w:t>
      </w:r>
    </w:p>
    <w:p w14:paraId="146282AC" w14:textId="77777777" w:rsidR="004E60F2" w:rsidRPr="004E60F2" w:rsidRDefault="004E60F2" w:rsidP="004E60F2">
      <w:pPr>
        <w:numPr>
          <w:ilvl w:val="4"/>
          <w:numId w:val="22"/>
        </w:numPr>
        <w:jc w:val="both"/>
        <w:rPr>
          <w:iCs/>
        </w:rPr>
      </w:pPr>
      <w:proofErr w:type="spellStart"/>
      <w:r w:rsidRPr="004E60F2">
        <w:rPr>
          <w:iCs/>
        </w:rPr>
        <w:t>prio_TX</w:t>
      </w:r>
      <w:proofErr w:type="spellEnd"/>
      <w:r w:rsidRPr="004E60F2">
        <w:rPr>
          <w:iCs/>
        </w:rPr>
        <w:t xml:space="preserve"> and </w:t>
      </w:r>
      <w:proofErr w:type="spellStart"/>
      <w:r w:rsidRPr="004E60F2">
        <w:rPr>
          <w:iCs/>
        </w:rPr>
        <w:t>prio_RX</w:t>
      </w:r>
      <w:proofErr w:type="spellEnd"/>
      <w:r w:rsidRPr="004E60F2">
        <w:rPr>
          <w:iCs/>
        </w:rPr>
        <w:t xml:space="preserve"> are the priorities indicated in the SCI making the overlapping reservations for other UE and UE-B respectively</w:t>
      </w:r>
    </w:p>
    <w:p w14:paraId="223BC545" w14:textId="77777777" w:rsidR="004E60F2" w:rsidRPr="004E60F2" w:rsidRDefault="004E60F2" w:rsidP="004E60F2">
      <w:pPr>
        <w:numPr>
          <w:ilvl w:val="0"/>
          <w:numId w:val="22"/>
        </w:numPr>
        <w:jc w:val="both"/>
        <w:rPr>
          <w:iCs/>
        </w:rPr>
      </w:pPr>
      <w:r w:rsidRPr="004E60F2">
        <w:rPr>
          <w:iCs/>
        </w:rPr>
        <w:t>Option 4:</w:t>
      </w:r>
    </w:p>
    <w:p w14:paraId="6A0BB82A" w14:textId="77777777" w:rsidR="004E60F2" w:rsidRPr="004E60F2" w:rsidRDefault="004E60F2" w:rsidP="004E60F2">
      <w:pPr>
        <w:numPr>
          <w:ilvl w:val="1"/>
          <w:numId w:val="22"/>
        </w:numPr>
        <w:jc w:val="both"/>
        <w:rPr>
          <w:iCs/>
        </w:rPr>
      </w:pPr>
      <w:r w:rsidRPr="004E60F2">
        <w:rPr>
          <w:iCs/>
        </w:rPr>
        <w:t>For Condition 2-A-1 of Scheme 2, support following additional criteria to determine resource(s) where expected/potential resource conflict occurs</w:t>
      </w:r>
    </w:p>
    <w:p w14:paraId="5EA503C4" w14:textId="77777777" w:rsidR="004E60F2" w:rsidRPr="004E60F2" w:rsidRDefault="004E60F2" w:rsidP="004E60F2">
      <w:pPr>
        <w:numPr>
          <w:ilvl w:val="2"/>
          <w:numId w:val="22"/>
        </w:numPr>
        <w:jc w:val="both"/>
        <w:rPr>
          <w:iCs/>
        </w:rPr>
      </w:pPr>
      <w:r w:rsidRPr="004E60F2">
        <w:rPr>
          <w:iCs/>
        </w:rPr>
        <w:lastRenderedPageBreak/>
        <w:t>For the case when UE-A is a destination UE of a TB transmitted by UE-B</w:t>
      </w:r>
    </w:p>
    <w:p w14:paraId="7B8E4E3E" w14:textId="77777777" w:rsidR="004E60F2" w:rsidRPr="004E60F2" w:rsidRDefault="004E60F2" w:rsidP="004E60F2">
      <w:pPr>
        <w:numPr>
          <w:ilvl w:val="3"/>
          <w:numId w:val="22"/>
        </w:numPr>
        <w:jc w:val="both"/>
        <w:rPr>
          <w:iCs/>
        </w:rPr>
      </w:pPr>
      <w:r w:rsidRPr="004E60F2">
        <w:rPr>
          <w:iCs/>
        </w:rPr>
        <w:t xml:space="preserve">The resource(s) are fully/partially overlapping in time-and-frequency with other UE’s reserved resource(s) whose RSRP measurement is larger than a (pre)configured RSRP threshold compared to the RSRP measurement of UE-B’s reserved resource. </w:t>
      </w:r>
    </w:p>
    <w:p w14:paraId="1D5C8AC6" w14:textId="77777777" w:rsidR="004E60F2" w:rsidRPr="004E60F2" w:rsidRDefault="004E60F2" w:rsidP="004E60F2">
      <w:pPr>
        <w:numPr>
          <w:ilvl w:val="2"/>
          <w:numId w:val="22"/>
        </w:numPr>
        <w:jc w:val="both"/>
        <w:rPr>
          <w:iCs/>
        </w:rPr>
      </w:pPr>
      <w:r w:rsidRPr="004E60F2">
        <w:rPr>
          <w:iCs/>
        </w:rPr>
        <w:t>For the case when UE-A is a destination UE of a TB transmitted by another UE</w:t>
      </w:r>
    </w:p>
    <w:p w14:paraId="0244974A" w14:textId="77777777" w:rsidR="004E60F2" w:rsidRPr="004E60F2" w:rsidRDefault="004E60F2" w:rsidP="004E60F2">
      <w:pPr>
        <w:numPr>
          <w:ilvl w:val="3"/>
          <w:numId w:val="22"/>
        </w:numPr>
        <w:jc w:val="both"/>
        <w:rPr>
          <w:iCs/>
        </w:rPr>
      </w:pPr>
      <w:r w:rsidRPr="004E60F2">
        <w:rPr>
          <w:iC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1C6C9EB1" w14:textId="77777777" w:rsidR="004E60F2" w:rsidRPr="004E60F2" w:rsidRDefault="004E60F2" w:rsidP="004E60F2">
      <w:pPr>
        <w:numPr>
          <w:ilvl w:val="1"/>
          <w:numId w:val="22"/>
        </w:numPr>
        <w:jc w:val="both"/>
        <w:rPr>
          <w:iCs/>
        </w:rPr>
      </w:pPr>
      <w:r w:rsidRPr="004E60F2">
        <w:rPr>
          <w:iCs/>
        </w:rPr>
        <w:t>Support of Option 4 is subject to UE capability</w:t>
      </w:r>
    </w:p>
    <w:p w14:paraId="0E10B79C" w14:textId="77777777" w:rsidR="004E60F2" w:rsidRPr="004E60F2" w:rsidRDefault="004E60F2" w:rsidP="004E60F2">
      <w:pPr>
        <w:pStyle w:val="ListParagraph"/>
        <w:numPr>
          <w:ilvl w:val="0"/>
          <w:numId w:val="22"/>
        </w:numPr>
        <w:jc w:val="both"/>
        <w:rPr>
          <w:rFonts w:ascii="Times New Roman" w:hAnsi="Times New Roman"/>
          <w:iCs/>
          <w:sz w:val="24"/>
          <w:szCs w:val="24"/>
        </w:rPr>
      </w:pPr>
      <w:r w:rsidRPr="004E60F2">
        <w:rPr>
          <w:rFonts w:ascii="Times New Roman" w:hAnsi="Times New Roman"/>
          <w:iCs/>
          <w:sz w:val="24"/>
          <w:szCs w:val="24"/>
        </w:rPr>
        <w:t>FFS: Whether/how RSRP threshold depends on priority, MCS, overlap</w:t>
      </w:r>
    </w:p>
    <w:p w14:paraId="326094D8" w14:textId="77777777" w:rsidR="004E60F2" w:rsidRPr="004E60F2" w:rsidRDefault="004E60F2" w:rsidP="004E60F2">
      <w:pPr>
        <w:jc w:val="both"/>
        <w:rPr>
          <w:i/>
          <w:iCs/>
        </w:rPr>
      </w:pPr>
    </w:p>
    <w:p w14:paraId="3E3AECA6" w14:textId="77777777" w:rsidR="004E60F2" w:rsidRPr="004E60F2" w:rsidRDefault="004E60F2" w:rsidP="004E60F2">
      <w:pPr>
        <w:jc w:val="both"/>
        <w:rPr>
          <w:b/>
          <w:bCs/>
          <w:highlight w:val="green"/>
          <w:lang w:eastAsia="x-none"/>
        </w:rPr>
      </w:pPr>
      <w:r w:rsidRPr="004E60F2">
        <w:rPr>
          <w:b/>
          <w:bCs/>
          <w:highlight w:val="green"/>
          <w:lang w:eastAsia="x-none"/>
        </w:rPr>
        <w:t>Agreement</w:t>
      </w:r>
    </w:p>
    <w:p w14:paraId="75956F66" w14:textId="77777777" w:rsidR="004E60F2" w:rsidRPr="004E60F2" w:rsidRDefault="004E60F2" w:rsidP="004E60F2">
      <w:pPr>
        <w:jc w:val="both"/>
        <w:rPr>
          <w:iCs/>
          <w:lang w:eastAsia="ja-JP"/>
        </w:rPr>
      </w:pPr>
      <w:r w:rsidRPr="004E60F2">
        <w:rPr>
          <w:iCs/>
        </w:rPr>
        <w:t xml:space="preserve">For Scheme 1 with non-preferred resource set, </w:t>
      </w:r>
    </w:p>
    <w:p w14:paraId="00DF86C2" w14:textId="77777777" w:rsidR="004E60F2" w:rsidRPr="004E60F2" w:rsidRDefault="004E60F2" w:rsidP="004E60F2">
      <w:pPr>
        <w:pStyle w:val="ListParagraph"/>
        <w:numPr>
          <w:ilvl w:val="0"/>
          <w:numId w:val="21"/>
        </w:numPr>
        <w:jc w:val="both"/>
        <w:rPr>
          <w:rFonts w:ascii="Times New Roman" w:hAnsi="Times New Roman"/>
          <w:iCs/>
          <w:sz w:val="24"/>
          <w:szCs w:val="24"/>
        </w:rPr>
      </w:pPr>
      <w:r w:rsidRPr="004E60F2">
        <w:rPr>
          <w:rFonts w:ascii="Times New Roman" w:hAnsi="Times New Roman"/>
          <w:iCs/>
          <w:sz w:val="24"/>
          <w:szCs w:val="24"/>
        </w:rPr>
        <w:t>Physical layer at UE-B excludes in its resource (re-)selection, candidate single-slot resource(s) obtained after Step 6) of Rel-16 TS 38.214 Section 8.1.4 overlapping with the non-preferred resource set</w:t>
      </w:r>
    </w:p>
    <w:p w14:paraId="1A4166C4" w14:textId="77777777" w:rsidR="004E60F2" w:rsidRPr="004E60F2" w:rsidRDefault="004E60F2" w:rsidP="004E60F2">
      <w:pPr>
        <w:jc w:val="both"/>
        <w:rPr>
          <w:b/>
          <w:bCs/>
          <w:highlight w:val="yellow"/>
          <w:u w:val="single"/>
          <w:lang w:eastAsia="ja-JP"/>
        </w:rPr>
      </w:pPr>
    </w:p>
    <w:p w14:paraId="5A104013" w14:textId="77777777" w:rsidR="004E60F2" w:rsidRPr="004E60F2" w:rsidRDefault="004E60F2" w:rsidP="004E60F2">
      <w:pPr>
        <w:jc w:val="both"/>
        <w:rPr>
          <w:b/>
          <w:bCs/>
          <w:highlight w:val="green"/>
          <w:lang w:eastAsia="x-none"/>
        </w:rPr>
      </w:pPr>
      <w:r w:rsidRPr="004E60F2">
        <w:rPr>
          <w:b/>
          <w:bCs/>
          <w:highlight w:val="green"/>
          <w:lang w:eastAsia="x-none"/>
        </w:rPr>
        <w:t>Agreement</w:t>
      </w:r>
    </w:p>
    <w:p w14:paraId="3C76FA33" w14:textId="77777777" w:rsidR="004E60F2" w:rsidRPr="004E60F2" w:rsidRDefault="004E60F2" w:rsidP="004E60F2">
      <w:pPr>
        <w:overflowPunct w:val="0"/>
        <w:jc w:val="both"/>
        <w:rPr>
          <w:iCs/>
        </w:rPr>
      </w:pPr>
      <w:r w:rsidRPr="004E60F2">
        <w:rPr>
          <w:iCs/>
        </w:rPr>
        <w:t>For Condition 1-A-1 of Scheme 1, when UE-A determines the set of resources preferred for UE-B’s transmission, apply RSRP threshold increase in the same way according to Rel-16 TS 38.214 Section 8.1.4.</w:t>
      </w:r>
    </w:p>
    <w:p w14:paraId="3B6937DE" w14:textId="77777777" w:rsidR="004E60F2" w:rsidRPr="004E60F2" w:rsidRDefault="004E60F2" w:rsidP="004E60F2">
      <w:pPr>
        <w:pStyle w:val="ListParagraph"/>
        <w:numPr>
          <w:ilvl w:val="0"/>
          <w:numId w:val="21"/>
        </w:numPr>
        <w:jc w:val="both"/>
        <w:rPr>
          <w:rFonts w:ascii="Times New Roman" w:hAnsi="Times New Roman"/>
          <w:iCs/>
          <w:sz w:val="24"/>
          <w:szCs w:val="24"/>
        </w:rPr>
      </w:pPr>
      <w:r w:rsidRPr="004E60F2">
        <w:rPr>
          <w:rFonts w:ascii="Times New Roman" w:hAnsi="Times New Roman"/>
          <w:iCs/>
          <w:sz w:val="24"/>
          <w:szCs w:val="24"/>
        </w:rPr>
        <w:t>FFS: Whether/how to introduce the maximum limit of RSRP threshold increase</w:t>
      </w:r>
    </w:p>
    <w:p w14:paraId="4E91021C" w14:textId="77777777" w:rsidR="004E60F2" w:rsidRPr="004E60F2" w:rsidRDefault="004E60F2" w:rsidP="004E60F2">
      <w:pPr>
        <w:jc w:val="both"/>
        <w:rPr>
          <w:b/>
          <w:bCs/>
          <w:highlight w:val="yellow"/>
          <w:u w:val="single"/>
          <w:lang w:eastAsia="ko-KR"/>
        </w:rPr>
      </w:pPr>
    </w:p>
    <w:p w14:paraId="2C0ACA6F" w14:textId="77777777" w:rsidR="004E60F2" w:rsidRPr="004E60F2" w:rsidRDefault="004E60F2" w:rsidP="004E60F2">
      <w:pPr>
        <w:jc w:val="both"/>
        <w:rPr>
          <w:b/>
          <w:bCs/>
          <w:highlight w:val="green"/>
          <w:lang w:eastAsia="x-none"/>
        </w:rPr>
      </w:pPr>
      <w:r w:rsidRPr="004E60F2">
        <w:rPr>
          <w:b/>
          <w:bCs/>
          <w:highlight w:val="green"/>
          <w:lang w:eastAsia="x-none"/>
        </w:rPr>
        <w:t>Agreement</w:t>
      </w:r>
    </w:p>
    <w:p w14:paraId="3504CB22" w14:textId="77777777" w:rsidR="004E60F2" w:rsidRPr="004E60F2" w:rsidRDefault="004E60F2" w:rsidP="004E60F2">
      <w:pPr>
        <w:overflowPunct w:val="0"/>
        <w:jc w:val="both"/>
        <w:rPr>
          <w:iCs/>
        </w:rPr>
      </w:pPr>
      <w:r w:rsidRPr="004E60F2">
        <w:rPr>
          <w:iCs/>
        </w:rPr>
        <w:t>For Scheme 1, at least following parameters are provided by UE-B’s request:</w:t>
      </w:r>
    </w:p>
    <w:p w14:paraId="13F1A3C8" w14:textId="77777777" w:rsidR="004E60F2" w:rsidRPr="004E60F2" w:rsidRDefault="004E60F2" w:rsidP="004E60F2">
      <w:pPr>
        <w:pStyle w:val="ListParagraph"/>
        <w:numPr>
          <w:ilvl w:val="0"/>
          <w:numId w:val="21"/>
        </w:numPr>
        <w:jc w:val="both"/>
        <w:rPr>
          <w:rFonts w:ascii="Times New Roman" w:hAnsi="Times New Roman"/>
          <w:iCs/>
          <w:sz w:val="24"/>
          <w:szCs w:val="24"/>
        </w:rPr>
      </w:pPr>
      <w:r w:rsidRPr="004E60F2">
        <w:rPr>
          <w:rFonts w:ascii="Times New Roman" w:hAnsi="Times New Roman"/>
          <w:iCs/>
          <w:sz w:val="24"/>
          <w:szCs w:val="24"/>
        </w:rPr>
        <w:t xml:space="preserve">Priority value to be used for PSCCH/PSSCH transmission </w:t>
      </w:r>
    </w:p>
    <w:p w14:paraId="3824ED9F" w14:textId="77777777" w:rsidR="004E60F2" w:rsidRPr="004E60F2" w:rsidRDefault="004E60F2" w:rsidP="004E60F2">
      <w:pPr>
        <w:pStyle w:val="ListParagraph"/>
        <w:numPr>
          <w:ilvl w:val="0"/>
          <w:numId w:val="21"/>
        </w:numPr>
        <w:jc w:val="both"/>
        <w:rPr>
          <w:rFonts w:ascii="Times New Roman" w:hAnsi="Times New Roman"/>
          <w:iCs/>
          <w:sz w:val="24"/>
          <w:szCs w:val="24"/>
        </w:rPr>
      </w:pPr>
      <w:r w:rsidRPr="004E60F2">
        <w:rPr>
          <w:rFonts w:ascii="Times New Roman" w:hAnsi="Times New Roman"/>
          <w:iCs/>
          <w:sz w:val="24"/>
          <w:szCs w:val="24"/>
        </w:rPr>
        <w:t>Number of sub-channels to be used for PSSCH/PSCCH transmission in a slot</w:t>
      </w:r>
    </w:p>
    <w:p w14:paraId="7BBCCEEA" w14:textId="77777777" w:rsidR="004E60F2" w:rsidRPr="004E60F2" w:rsidRDefault="004E60F2" w:rsidP="004E60F2">
      <w:pPr>
        <w:pStyle w:val="ListParagraph"/>
        <w:numPr>
          <w:ilvl w:val="0"/>
          <w:numId w:val="21"/>
        </w:numPr>
        <w:jc w:val="both"/>
        <w:rPr>
          <w:rFonts w:ascii="Times New Roman" w:hAnsi="Times New Roman"/>
          <w:iCs/>
          <w:sz w:val="24"/>
          <w:szCs w:val="24"/>
        </w:rPr>
      </w:pPr>
      <w:r w:rsidRPr="004E60F2">
        <w:rPr>
          <w:rFonts w:ascii="Times New Roman" w:hAnsi="Times New Roman"/>
          <w:iCs/>
          <w:sz w:val="24"/>
          <w:szCs w:val="24"/>
        </w:rPr>
        <w:t xml:space="preserve">Resource reservation interval </w:t>
      </w:r>
    </w:p>
    <w:p w14:paraId="155AE544" w14:textId="77777777" w:rsidR="004E60F2" w:rsidRPr="004E60F2" w:rsidRDefault="004E60F2" w:rsidP="004E60F2">
      <w:pPr>
        <w:jc w:val="both"/>
        <w:rPr>
          <w:b/>
          <w:bCs/>
          <w:highlight w:val="yellow"/>
          <w:u w:val="single"/>
        </w:rPr>
      </w:pPr>
    </w:p>
    <w:p w14:paraId="5B1A17BA" w14:textId="77777777" w:rsidR="004E60F2" w:rsidRPr="004E60F2" w:rsidRDefault="004E60F2" w:rsidP="004E60F2">
      <w:pPr>
        <w:jc w:val="both"/>
        <w:rPr>
          <w:b/>
          <w:bCs/>
          <w:highlight w:val="green"/>
          <w:lang w:eastAsia="x-none"/>
        </w:rPr>
      </w:pPr>
      <w:r w:rsidRPr="004E60F2">
        <w:rPr>
          <w:b/>
          <w:bCs/>
          <w:highlight w:val="green"/>
          <w:lang w:eastAsia="x-none"/>
        </w:rPr>
        <w:t>Agreement</w:t>
      </w:r>
    </w:p>
    <w:p w14:paraId="130D12FD" w14:textId="77777777" w:rsidR="004E60F2" w:rsidRPr="004E60F2" w:rsidRDefault="004E60F2" w:rsidP="004E60F2">
      <w:pPr>
        <w:jc w:val="both"/>
        <w:rPr>
          <w:iCs/>
          <w:lang w:eastAsia="ko-KR"/>
        </w:rPr>
      </w:pPr>
      <w:r w:rsidRPr="004E60F2">
        <w:rPr>
          <w:iCs/>
        </w:rPr>
        <w:t xml:space="preserve">For Scheme 2, when PSFCH occasion is derived by a slot where expected/potential resource conflict occurs on PSSCH resource indicated by UE-B’s SCI, </w:t>
      </w:r>
    </w:p>
    <w:p w14:paraId="779E3445" w14:textId="77777777" w:rsidR="004E60F2" w:rsidRPr="004E60F2" w:rsidRDefault="004E60F2" w:rsidP="004E60F2">
      <w:pPr>
        <w:pStyle w:val="ListParagraph"/>
        <w:numPr>
          <w:ilvl w:val="0"/>
          <w:numId w:val="21"/>
        </w:numPr>
        <w:jc w:val="both"/>
        <w:rPr>
          <w:rFonts w:ascii="Times New Roman" w:hAnsi="Times New Roman"/>
          <w:iCs/>
          <w:sz w:val="24"/>
          <w:szCs w:val="24"/>
        </w:rPr>
      </w:pPr>
      <w:r w:rsidRPr="004E60F2">
        <w:rPr>
          <w:rFonts w:ascii="Times New Roman" w:hAnsi="Times New Roman"/>
          <w:iCs/>
          <w:sz w:val="24"/>
          <w:szCs w:val="24"/>
        </w:rPr>
        <w:t xml:space="preserve">Time gap between the PSFCH and SCI(s) scheduling conflicting TBs is larger than or equal to X value. </w:t>
      </w:r>
    </w:p>
    <w:p w14:paraId="0B483C65" w14:textId="77777777" w:rsidR="004E60F2" w:rsidRPr="004E60F2" w:rsidRDefault="004E60F2" w:rsidP="004E60F2">
      <w:pPr>
        <w:pStyle w:val="ListParagraph"/>
        <w:numPr>
          <w:ilvl w:val="1"/>
          <w:numId w:val="21"/>
        </w:numPr>
        <w:jc w:val="both"/>
        <w:rPr>
          <w:rFonts w:ascii="Times New Roman" w:hAnsi="Times New Roman"/>
          <w:iCs/>
          <w:sz w:val="24"/>
          <w:szCs w:val="24"/>
        </w:rPr>
      </w:pPr>
      <w:r w:rsidRPr="004E60F2">
        <w:rPr>
          <w:rFonts w:ascii="Times New Roman" w:hAnsi="Times New Roman"/>
          <w:iCs/>
          <w:sz w:val="24"/>
          <w:szCs w:val="24"/>
        </w:rPr>
        <w:t>FFS: Details of X</w:t>
      </w:r>
    </w:p>
    <w:p w14:paraId="6D41B5F2" w14:textId="77777777" w:rsidR="004E60F2" w:rsidRPr="004E60F2" w:rsidRDefault="004E60F2" w:rsidP="004E60F2">
      <w:pPr>
        <w:jc w:val="both"/>
        <w:rPr>
          <w:b/>
          <w:bCs/>
          <w:highlight w:val="yellow"/>
          <w:u w:val="single"/>
        </w:rPr>
      </w:pPr>
    </w:p>
    <w:p w14:paraId="0CEDFB28" w14:textId="77777777" w:rsidR="004E60F2" w:rsidRPr="004E60F2" w:rsidRDefault="004E60F2" w:rsidP="004E60F2">
      <w:pPr>
        <w:jc w:val="both"/>
        <w:rPr>
          <w:color w:val="1F497D"/>
          <w:highlight w:val="darkYellow"/>
          <w:lang w:eastAsia="ja-JP"/>
        </w:rPr>
      </w:pPr>
      <w:r w:rsidRPr="004E60F2">
        <w:rPr>
          <w:b/>
          <w:bCs/>
          <w:highlight w:val="darkYellow"/>
        </w:rPr>
        <w:t>Working Assumption</w:t>
      </w:r>
    </w:p>
    <w:p w14:paraId="20C8D2EC" w14:textId="77777777" w:rsidR="004E60F2" w:rsidRPr="004E60F2" w:rsidRDefault="004E60F2" w:rsidP="004E60F2">
      <w:pPr>
        <w:jc w:val="both"/>
        <w:rPr>
          <w:iCs/>
        </w:rPr>
      </w:pPr>
      <w:r w:rsidRPr="004E60F2">
        <w:rPr>
          <w:iCs/>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4E60F2">
        <w:rPr>
          <w:iCs/>
          <w:lang w:eastAsia="ko-KR"/>
        </w:rPr>
        <w:t xml:space="preserve"> a UE with the higher priority value is UE-B.</w:t>
      </w:r>
    </w:p>
    <w:p w14:paraId="535073B6" w14:textId="77777777" w:rsidR="004E60F2" w:rsidRPr="004E60F2" w:rsidRDefault="004E60F2" w:rsidP="004E60F2">
      <w:pPr>
        <w:pStyle w:val="ListParagraph"/>
        <w:numPr>
          <w:ilvl w:val="0"/>
          <w:numId w:val="21"/>
        </w:numPr>
        <w:jc w:val="both"/>
        <w:rPr>
          <w:rFonts w:ascii="Times New Roman" w:hAnsi="Times New Roman"/>
          <w:iCs/>
          <w:sz w:val="24"/>
          <w:szCs w:val="24"/>
        </w:rPr>
      </w:pPr>
      <w:r w:rsidRPr="004E60F2">
        <w:rPr>
          <w:rFonts w:ascii="Times New Roman" w:hAnsi="Times New Roman"/>
          <w:iCs/>
          <w:sz w:val="24"/>
          <w:szCs w:val="24"/>
        </w:rPr>
        <w:t>FFS whether/how to set additional condition for UE-A to send PSFC</w:t>
      </w:r>
      <w:r w:rsidRPr="004E60F2">
        <w:rPr>
          <w:rFonts w:ascii="Times New Roman" w:hAnsi="Times New Roman"/>
          <w:iCs/>
          <w:sz w:val="24"/>
          <w:szCs w:val="24"/>
          <w:lang w:eastAsia="ko-KR"/>
        </w:rPr>
        <w:t>H</w:t>
      </w:r>
      <w:r w:rsidRPr="004E60F2">
        <w:rPr>
          <w:rFonts w:ascii="Times New Roman" w:hAnsi="Times New Roman"/>
          <w:iCs/>
          <w:sz w:val="24"/>
          <w:szCs w:val="24"/>
        </w:rPr>
        <w:t>.</w:t>
      </w:r>
    </w:p>
    <w:p w14:paraId="5073EE00" w14:textId="77777777" w:rsidR="004E60F2" w:rsidRPr="004E60F2" w:rsidRDefault="004E60F2" w:rsidP="004E60F2">
      <w:pPr>
        <w:pStyle w:val="ListParagraph"/>
        <w:numPr>
          <w:ilvl w:val="0"/>
          <w:numId w:val="21"/>
        </w:numPr>
        <w:jc w:val="both"/>
        <w:rPr>
          <w:rFonts w:ascii="Times New Roman" w:hAnsi="Times New Roman"/>
          <w:iCs/>
          <w:sz w:val="24"/>
          <w:szCs w:val="24"/>
        </w:rPr>
      </w:pPr>
      <w:r w:rsidRPr="004E60F2">
        <w:rPr>
          <w:rFonts w:ascii="Times New Roman" w:hAnsi="Times New Roman"/>
          <w:iCs/>
          <w:sz w:val="24"/>
          <w:szCs w:val="24"/>
        </w:rPr>
        <w:t>Conclude on whether/how to handle, or differently handle, the case when at least one of UEs scheduling conflicting TBs doesn’t support Scheme 2 at the subsequent meetings</w:t>
      </w:r>
    </w:p>
    <w:p w14:paraId="0A7E4A86" w14:textId="77777777" w:rsidR="004E60F2" w:rsidRPr="004E60F2" w:rsidRDefault="004E60F2" w:rsidP="004E60F2">
      <w:pPr>
        <w:wordWrap w:val="0"/>
        <w:jc w:val="both"/>
        <w:rPr>
          <w:color w:val="1F497D"/>
        </w:rPr>
      </w:pPr>
    </w:p>
    <w:p w14:paraId="29FDA5F6" w14:textId="77777777" w:rsidR="004E60F2" w:rsidRPr="004E60F2" w:rsidRDefault="004E60F2" w:rsidP="004E60F2">
      <w:pPr>
        <w:jc w:val="both"/>
        <w:rPr>
          <w:b/>
          <w:bCs/>
          <w:highlight w:val="green"/>
          <w:lang w:eastAsia="x-none"/>
        </w:rPr>
      </w:pPr>
      <w:r w:rsidRPr="004E60F2">
        <w:rPr>
          <w:b/>
          <w:bCs/>
          <w:highlight w:val="green"/>
          <w:lang w:eastAsia="x-none"/>
        </w:rPr>
        <w:t>Agreement</w:t>
      </w:r>
    </w:p>
    <w:p w14:paraId="02D49973" w14:textId="77777777" w:rsidR="004E60F2" w:rsidRPr="004E60F2" w:rsidRDefault="004E60F2" w:rsidP="004E60F2">
      <w:pPr>
        <w:jc w:val="both"/>
        <w:rPr>
          <w:iCs/>
          <w:lang w:eastAsia="ko-KR"/>
        </w:rPr>
      </w:pPr>
      <w:r w:rsidRPr="004E60F2">
        <w:rPr>
          <w:iCs/>
        </w:rPr>
        <w:t>For inter-UE coordination information triggered by an explicit request in Scheme 1,</w:t>
      </w:r>
    </w:p>
    <w:p w14:paraId="310F8467" w14:textId="77777777" w:rsidR="004E60F2" w:rsidRPr="004E60F2" w:rsidRDefault="004E60F2" w:rsidP="004E60F2">
      <w:pPr>
        <w:numPr>
          <w:ilvl w:val="0"/>
          <w:numId w:val="21"/>
        </w:numPr>
        <w:jc w:val="both"/>
        <w:rPr>
          <w:iCs/>
          <w:lang w:eastAsia="ja-JP"/>
        </w:rPr>
      </w:pPr>
      <w:r w:rsidRPr="004E60F2">
        <w:rPr>
          <w:iCs/>
        </w:rPr>
        <w:t>UE-A uses a TX resource pool used for UE-B’s request transmission to determine the set of resources and to transmit the set of resources to UE-B</w:t>
      </w:r>
    </w:p>
    <w:p w14:paraId="3B574308" w14:textId="77777777" w:rsidR="004E60F2" w:rsidRPr="004E60F2" w:rsidRDefault="004E60F2" w:rsidP="004E60F2">
      <w:pPr>
        <w:jc w:val="both"/>
        <w:rPr>
          <w:b/>
          <w:bCs/>
          <w:color w:val="1F497D"/>
          <w:highlight w:val="yellow"/>
        </w:rPr>
      </w:pPr>
    </w:p>
    <w:p w14:paraId="1DB34BB2" w14:textId="77777777" w:rsidR="004E60F2" w:rsidRPr="004E60F2" w:rsidRDefault="004E60F2" w:rsidP="004E60F2">
      <w:pPr>
        <w:jc w:val="both"/>
        <w:rPr>
          <w:b/>
          <w:bCs/>
          <w:highlight w:val="green"/>
          <w:lang w:eastAsia="x-none"/>
        </w:rPr>
      </w:pPr>
      <w:r w:rsidRPr="004E60F2">
        <w:rPr>
          <w:b/>
          <w:bCs/>
          <w:highlight w:val="green"/>
          <w:lang w:eastAsia="x-none"/>
        </w:rPr>
        <w:t>Agreement</w:t>
      </w:r>
    </w:p>
    <w:p w14:paraId="026BB194" w14:textId="77777777" w:rsidR="004E60F2" w:rsidRPr="004E60F2" w:rsidRDefault="004E60F2" w:rsidP="004E60F2">
      <w:pPr>
        <w:pStyle w:val="ListParagraph"/>
        <w:ind w:left="0"/>
        <w:jc w:val="both"/>
        <w:rPr>
          <w:rFonts w:ascii="Times New Roman" w:hAnsi="Times New Roman"/>
          <w:iCs/>
          <w:sz w:val="24"/>
          <w:szCs w:val="24"/>
          <w:lang w:eastAsia="ko-KR"/>
        </w:rPr>
      </w:pPr>
      <w:r w:rsidRPr="004E60F2">
        <w:rPr>
          <w:rFonts w:ascii="Times New Roman" w:hAnsi="Times New Roman"/>
          <w:iCs/>
          <w:sz w:val="24"/>
          <w:szCs w:val="24"/>
        </w:rPr>
        <w:t>For inter-UE coordination information triggered by a condition rather than request reception in Scheme 1,</w:t>
      </w:r>
    </w:p>
    <w:p w14:paraId="788819EF" w14:textId="0E27EE1D" w:rsidR="004E60F2" w:rsidRDefault="004E60F2" w:rsidP="004E60F2">
      <w:pPr>
        <w:pStyle w:val="ListParagraph"/>
        <w:numPr>
          <w:ilvl w:val="0"/>
          <w:numId w:val="21"/>
        </w:numPr>
        <w:jc w:val="both"/>
        <w:rPr>
          <w:rFonts w:ascii="Times New Roman" w:hAnsi="Times New Roman"/>
          <w:iCs/>
          <w:sz w:val="24"/>
          <w:szCs w:val="24"/>
        </w:rPr>
      </w:pPr>
      <w:r w:rsidRPr="004E60F2">
        <w:rPr>
          <w:rFonts w:ascii="Times New Roman" w:hAnsi="Times New Roman"/>
          <w:iCs/>
          <w:sz w:val="24"/>
          <w:szCs w:val="24"/>
        </w:rPr>
        <w:t>UE-A transmitting in a resource pool provides inter-UE coordination information associated with the same resource pool</w:t>
      </w:r>
    </w:p>
    <w:p w14:paraId="2CE68B74" w14:textId="77777777" w:rsidR="004E60F2" w:rsidRPr="004E60F2" w:rsidRDefault="004E60F2" w:rsidP="004E60F2">
      <w:pPr>
        <w:pStyle w:val="ListParagraph"/>
        <w:numPr>
          <w:ilvl w:val="0"/>
          <w:numId w:val="21"/>
        </w:numPr>
        <w:jc w:val="both"/>
        <w:rPr>
          <w:rFonts w:ascii="Times New Roman" w:hAnsi="Times New Roman"/>
          <w:iCs/>
          <w:sz w:val="24"/>
          <w:szCs w:val="24"/>
        </w:rPr>
      </w:pPr>
    </w:p>
    <w:p w14:paraId="632BB14A" w14:textId="77777777" w:rsidR="004E60F2" w:rsidRDefault="004E60F2" w:rsidP="004E60F2">
      <w:pPr>
        <w:jc w:val="both"/>
      </w:pPr>
      <w:r>
        <w:t xml:space="preserve">It was concluded </w:t>
      </w:r>
      <w:r>
        <w:fldChar w:fldCharType="begin"/>
      </w:r>
      <w:r>
        <w:instrText xml:space="preserve"> REF _Ref90887974 \r \h </w:instrText>
      </w:r>
      <w:r>
        <w:fldChar w:fldCharType="separate"/>
      </w:r>
      <w:r>
        <w:t>[4]</w:t>
      </w:r>
      <w:r>
        <w:fldChar w:fldCharType="end"/>
      </w:r>
      <w:r>
        <w:t xml:space="preserve">, </w:t>
      </w:r>
      <w:r>
        <w:fldChar w:fldCharType="begin"/>
      </w:r>
      <w:r>
        <w:instrText xml:space="preserve"> REF _Ref90887977 \r \h </w:instrText>
      </w:r>
      <w:r>
        <w:fldChar w:fldCharType="separate"/>
      </w:r>
      <w:r>
        <w:t>[5]</w:t>
      </w:r>
      <w:r>
        <w:fldChar w:fldCharType="end"/>
      </w:r>
      <w:r>
        <w:t xml:space="preserve"> that release 17 sidelink enhancement RAN1 work has not been finished and will be extended to the first quarter of 2022. </w:t>
      </w:r>
    </w:p>
    <w:p w14:paraId="1E3D5B52" w14:textId="77777777" w:rsidR="004E60F2" w:rsidRDefault="004E60F2" w:rsidP="004E60F2">
      <w:pPr>
        <w:jc w:val="both"/>
      </w:pPr>
    </w:p>
    <w:p w14:paraId="32E520CC" w14:textId="77777777" w:rsidR="004E60F2" w:rsidRPr="00202D84" w:rsidRDefault="004E60F2" w:rsidP="004E60F2">
      <w:pPr>
        <w:autoSpaceDE w:val="0"/>
        <w:autoSpaceDN w:val="0"/>
        <w:jc w:val="both"/>
        <w:rPr>
          <w:color w:val="000000"/>
          <w:highlight w:val="green"/>
        </w:rPr>
      </w:pPr>
      <w:r w:rsidRPr="00202D84">
        <w:rPr>
          <w:b/>
          <w:bCs/>
          <w:color w:val="000000"/>
          <w:highlight w:val="green"/>
        </w:rPr>
        <w:t>Agreement</w:t>
      </w:r>
    </w:p>
    <w:p w14:paraId="1B27FAF1" w14:textId="77777777" w:rsidR="004E60F2" w:rsidRPr="00BC4940" w:rsidRDefault="004E60F2" w:rsidP="004E60F2">
      <w:pPr>
        <w:jc w:val="both"/>
        <w:rPr>
          <w:color w:val="000000"/>
        </w:rPr>
      </w:pPr>
      <w:r w:rsidRPr="00BC4940">
        <w:rPr>
          <w:color w:val="000000"/>
        </w:rPr>
        <w:t>RAN1 is tasked to complete the remaining normative work for Rel-17 NR sidelink enhancement by Q1 of 2022</w:t>
      </w:r>
    </w:p>
    <w:p w14:paraId="67D2B84E" w14:textId="77777777" w:rsidR="004E60F2" w:rsidRDefault="004E60F2" w:rsidP="004E60F2">
      <w:pPr>
        <w:numPr>
          <w:ilvl w:val="0"/>
          <w:numId w:val="21"/>
        </w:numPr>
        <w:ind w:right="150"/>
        <w:jc w:val="both"/>
        <w:rPr>
          <w:color w:val="000000"/>
        </w:rPr>
      </w:pPr>
      <w:r w:rsidRPr="00BC4940">
        <w:rPr>
          <w:color w:val="000000"/>
        </w:rPr>
        <w:t>All RAN1 decisions that impact other WGs should be finalized in RAN1#107bis-e</w:t>
      </w:r>
    </w:p>
    <w:p w14:paraId="19F5707D" w14:textId="77777777" w:rsidR="004E60F2" w:rsidRPr="00BC4940" w:rsidRDefault="004E60F2" w:rsidP="004E60F2">
      <w:pPr>
        <w:ind w:left="760" w:right="150"/>
        <w:jc w:val="both"/>
        <w:rPr>
          <w:color w:val="000000"/>
        </w:rPr>
      </w:pPr>
    </w:p>
    <w:p w14:paraId="77E93151" w14:textId="77777777" w:rsidR="004E60F2" w:rsidRPr="00BC4940" w:rsidRDefault="004E60F2" w:rsidP="004E60F2">
      <w:pPr>
        <w:tabs>
          <w:tab w:val="left" w:pos="1190"/>
        </w:tabs>
        <w:autoSpaceDE w:val="0"/>
        <w:autoSpaceDN w:val="0"/>
        <w:adjustRightInd w:val="0"/>
        <w:ind w:right="-2125"/>
        <w:rPr>
          <w:sz w:val="32"/>
          <w:szCs w:val="32"/>
        </w:rPr>
      </w:pPr>
      <w:r w:rsidRPr="00202D84">
        <w:rPr>
          <w:b/>
          <w:bCs/>
          <w:color w:val="000000"/>
          <w:highlight w:val="green"/>
        </w:rPr>
        <w:t>Agreement</w:t>
      </w:r>
    </w:p>
    <w:p w14:paraId="4815DC53" w14:textId="77777777" w:rsidR="004E60F2" w:rsidRPr="00BC4940" w:rsidRDefault="004E60F2" w:rsidP="004E60F2">
      <w:pPr>
        <w:jc w:val="both"/>
        <w:rPr>
          <w:color w:val="000000"/>
        </w:rPr>
      </w:pPr>
      <w:r w:rsidRPr="00BC4940">
        <w:rPr>
          <w:color w:val="000000"/>
        </w:rPr>
        <w:t xml:space="preserve">Use the list of open issues provided RP-212880 (status report of WI: NR sidelink enhancement) as a starting point for technical discussions in RAN1. </w:t>
      </w:r>
    </w:p>
    <w:p w14:paraId="09B22536" w14:textId="77777777" w:rsidR="004E60F2" w:rsidRPr="00BC4940" w:rsidRDefault="004E60F2" w:rsidP="004E60F2">
      <w:pPr>
        <w:numPr>
          <w:ilvl w:val="0"/>
          <w:numId w:val="21"/>
        </w:numPr>
        <w:ind w:right="150"/>
        <w:jc w:val="both"/>
        <w:rPr>
          <w:sz w:val="36"/>
          <w:szCs w:val="36"/>
        </w:rPr>
      </w:pPr>
      <w:r w:rsidRPr="00BC4940">
        <w:t>This does not mean that all the issues included in the list are considered essential or the list is complete</w:t>
      </w:r>
    </w:p>
    <w:p w14:paraId="124A3FEB" w14:textId="77777777" w:rsidR="004E60F2" w:rsidRPr="00BC4940" w:rsidRDefault="004E60F2" w:rsidP="004E60F2">
      <w:pPr>
        <w:numPr>
          <w:ilvl w:val="0"/>
          <w:numId w:val="21"/>
        </w:numPr>
        <w:ind w:right="150"/>
        <w:jc w:val="both"/>
        <w:rPr>
          <w:sz w:val="36"/>
          <w:szCs w:val="36"/>
        </w:rPr>
      </w:pPr>
      <w:r w:rsidRPr="00BC4940">
        <w:t>RAN1 should not spend additional effort to further refine the list</w:t>
      </w:r>
    </w:p>
    <w:p w14:paraId="54B08FAB" w14:textId="77777777" w:rsidR="004E60F2" w:rsidRDefault="004E60F2" w:rsidP="00343100">
      <w:pPr>
        <w:jc w:val="both"/>
      </w:pPr>
    </w:p>
    <w:p w14:paraId="6E0ED19F" w14:textId="351F46D9" w:rsidR="00631345" w:rsidRDefault="004E60F2" w:rsidP="00631345">
      <w:pPr>
        <w:jc w:val="both"/>
      </w:pPr>
      <w:r>
        <w:t xml:space="preserve">The list of open issues in </w:t>
      </w:r>
      <w:r>
        <w:fldChar w:fldCharType="begin"/>
      </w:r>
      <w:r>
        <w:instrText xml:space="preserve"> REF _Ref90914715 \r \h </w:instrText>
      </w:r>
      <w:r>
        <w:fldChar w:fldCharType="separate"/>
      </w:r>
      <w:r>
        <w:t>[6]</w:t>
      </w:r>
      <w:r>
        <w:fldChar w:fldCharType="end"/>
      </w:r>
      <w:r>
        <w:t xml:space="preserve"> for physical layer aspects on inter-UE coordination includes</w:t>
      </w:r>
    </w:p>
    <w:p w14:paraId="2ABE6C53" w14:textId="77777777" w:rsidR="004E60F2" w:rsidRPr="004E60F2" w:rsidRDefault="004E60F2" w:rsidP="004E60F2">
      <w:pPr>
        <w:pStyle w:val="ListParagraph"/>
        <w:numPr>
          <w:ilvl w:val="1"/>
          <w:numId w:val="26"/>
        </w:numPr>
        <w:ind w:hanging="403"/>
        <w:jc w:val="both"/>
        <w:rPr>
          <w:rFonts w:ascii="Times New Roman" w:hAnsi="Times New Roman"/>
          <w:sz w:val="24"/>
          <w:szCs w:val="24"/>
          <w:lang w:val="en-GB" w:eastAsia="ko-KR"/>
        </w:rPr>
      </w:pPr>
      <w:r w:rsidRPr="004E60F2">
        <w:rPr>
          <w:rFonts w:ascii="Times New Roman" w:eastAsiaTheme="minorEastAsia" w:hAnsi="Times New Roman" w:hint="eastAsia"/>
          <w:sz w:val="24"/>
          <w:szCs w:val="24"/>
          <w:lang w:val="en-GB" w:eastAsia="ko-KR"/>
        </w:rPr>
        <w:t>Scheme 1</w:t>
      </w:r>
    </w:p>
    <w:p w14:paraId="664E74E8" w14:textId="3AE6E5F4" w:rsidR="004E60F2" w:rsidRPr="004E60F2" w:rsidRDefault="004E60F2" w:rsidP="004E60F2">
      <w:pPr>
        <w:pStyle w:val="ListParagraph"/>
        <w:widowControl w:val="0"/>
        <w:numPr>
          <w:ilvl w:val="2"/>
          <w:numId w:val="26"/>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contents and containers of UE-A’s inter-UE coordination information and UE-B’s explicit request, including determination of destination UE(s) for UE-A’s inter-UE coordination information and UE-B’s explicit request</w:t>
      </w:r>
      <w:r w:rsidRPr="004E60F2">
        <w:rPr>
          <w:rFonts w:ascii="Times New Roman" w:hAnsi="Times New Roman"/>
          <w:color w:val="FF0000"/>
          <w:sz w:val="24"/>
          <w:szCs w:val="24"/>
          <w:lang w:val="en-GB" w:eastAsia="ko-KR"/>
        </w:rPr>
        <w:t xml:space="preserve"> </w:t>
      </w:r>
    </w:p>
    <w:p w14:paraId="6AE7D06E" w14:textId="47109D94" w:rsidR="004E60F2" w:rsidRPr="004E60F2" w:rsidRDefault="004E60F2" w:rsidP="004E60F2">
      <w:pPr>
        <w:pStyle w:val="ListParagraph"/>
        <w:widowControl w:val="0"/>
        <w:numPr>
          <w:ilvl w:val="2"/>
          <w:numId w:val="26"/>
        </w:numPr>
        <w:jc w:val="both"/>
        <w:rPr>
          <w:rFonts w:ascii="Times New Roman" w:hAnsi="Times New Roman"/>
          <w:sz w:val="24"/>
          <w:szCs w:val="24"/>
          <w:lang w:val="en-GB" w:eastAsia="ko-KR"/>
        </w:rPr>
      </w:pPr>
      <w:r w:rsidRPr="004E60F2">
        <w:rPr>
          <w:rFonts w:ascii="Times New Roman" w:hAnsi="Times New Roman"/>
          <w:sz w:val="24"/>
          <w:szCs w:val="24"/>
          <w:lang w:val="en-GB" w:eastAsia="ko-KR"/>
        </w:rPr>
        <w:t xml:space="preserve">Finalization of behaviour of UE-B receiving resource set(s) from UE-A(s) </w:t>
      </w:r>
    </w:p>
    <w:p w14:paraId="5A33F83B" w14:textId="77777777" w:rsidR="004E60F2" w:rsidRPr="004E60F2" w:rsidRDefault="004E60F2" w:rsidP="004E60F2">
      <w:pPr>
        <w:pStyle w:val="ListParagraph"/>
        <w:widowControl w:val="0"/>
        <w:numPr>
          <w:ilvl w:val="2"/>
          <w:numId w:val="26"/>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when and with which information UE-A generates and/or transmits an inter-UE coordination information, including triggering based on condition(s) other than an explicit request</w:t>
      </w:r>
      <w:r w:rsidRPr="004E60F2">
        <w:rPr>
          <w:rFonts w:ascii="Times New Roman" w:hAnsi="Times New Roman"/>
          <w:color w:val="FF0000"/>
          <w:sz w:val="24"/>
          <w:szCs w:val="24"/>
          <w:lang w:val="en-GB" w:eastAsia="ko-KR"/>
        </w:rPr>
        <w:t xml:space="preserve"> </w:t>
      </w:r>
    </w:p>
    <w:p w14:paraId="16C6DB68" w14:textId="637A0BBC" w:rsidR="004E60F2" w:rsidRPr="004E60F2" w:rsidRDefault="004E60F2" w:rsidP="004E60F2">
      <w:pPr>
        <w:pStyle w:val="ListParagraph"/>
        <w:widowControl w:val="0"/>
        <w:numPr>
          <w:ilvl w:val="2"/>
          <w:numId w:val="26"/>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when UE-B generates and/or transmits an explicit request</w:t>
      </w:r>
      <w:r w:rsidRPr="004E60F2">
        <w:rPr>
          <w:rFonts w:ascii="Times New Roman" w:hAnsi="Times New Roman"/>
          <w:color w:val="FF0000"/>
          <w:sz w:val="24"/>
          <w:szCs w:val="24"/>
          <w:lang w:val="en-GB" w:eastAsia="ko-KR"/>
        </w:rPr>
        <w:t xml:space="preserve"> </w:t>
      </w:r>
    </w:p>
    <w:p w14:paraId="65DBF4CD" w14:textId="79B222AD" w:rsidR="004E60F2" w:rsidRPr="004E60F2" w:rsidRDefault="004E60F2" w:rsidP="004E60F2">
      <w:pPr>
        <w:pStyle w:val="ListParagraph"/>
        <w:widowControl w:val="0"/>
        <w:numPr>
          <w:ilvl w:val="2"/>
          <w:numId w:val="26"/>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resource selection and/or multiplexing with sidelink transmissions for UE-A’s inter-UE coordination information and UE-B’s explicit request</w:t>
      </w:r>
    </w:p>
    <w:p w14:paraId="424B5C60" w14:textId="60855A7A" w:rsidR="004E60F2" w:rsidRPr="004E60F2" w:rsidRDefault="004E60F2" w:rsidP="004E60F2">
      <w:pPr>
        <w:pStyle w:val="ListParagraph"/>
        <w:widowControl w:val="0"/>
        <w:numPr>
          <w:ilvl w:val="2"/>
          <w:numId w:val="26"/>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prioritization of inter-UE coordination information and explicit request</w:t>
      </w:r>
      <w:r w:rsidRPr="004E60F2">
        <w:rPr>
          <w:rFonts w:ascii="Times New Roman" w:hAnsi="Times New Roman"/>
          <w:color w:val="FF0000"/>
          <w:sz w:val="24"/>
          <w:szCs w:val="24"/>
          <w:lang w:val="en-GB" w:eastAsia="ko-KR"/>
        </w:rPr>
        <w:t xml:space="preserve"> </w:t>
      </w:r>
    </w:p>
    <w:p w14:paraId="6023AB09" w14:textId="77777777" w:rsidR="004E60F2" w:rsidRPr="004E60F2" w:rsidRDefault="004E60F2" w:rsidP="004E60F2">
      <w:pPr>
        <w:pStyle w:val="ListParagraph"/>
        <w:widowControl w:val="0"/>
        <w:numPr>
          <w:ilvl w:val="2"/>
          <w:numId w:val="26"/>
        </w:numPr>
        <w:jc w:val="both"/>
        <w:rPr>
          <w:rFonts w:ascii="Times New Roman" w:hAnsi="Times New Roman"/>
          <w:sz w:val="24"/>
          <w:szCs w:val="24"/>
          <w:lang w:val="en-GB" w:eastAsia="ko-KR"/>
        </w:rPr>
      </w:pPr>
      <w:r w:rsidRPr="004E60F2">
        <w:rPr>
          <w:rFonts w:ascii="Times New Roman" w:hAnsi="Times New Roman"/>
          <w:sz w:val="24"/>
          <w:szCs w:val="24"/>
          <w:lang w:val="en-GB" w:eastAsia="ko-KR"/>
        </w:rPr>
        <w:t>Combination of preferred/non-preferred resources with explicit request/condition triggers</w:t>
      </w:r>
    </w:p>
    <w:p w14:paraId="53656224" w14:textId="77777777" w:rsidR="004E60F2" w:rsidRPr="004E60F2" w:rsidRDefault="004E60F2" w:rsidP="004E60F2">
      <w:pPr>
        <w:pStyle w:val="ListParagraph"/>
        <w:numPr>
          <w:ilvl w:val="1"/>
          <w:numId w:val="26"/>
        </w:numPr>
        <w:ind w:hanging="403"/>
        <w:jc w:val="both"/>
        <w:rPr>
          <w:rFonts w:ascii="Times New Roman" w:hAnsi="Times New Roman"/>
          <w:sz w:val="24"/>
          <w:szCs w:val="24"/>
          <w:lang w:val="en-GB" w:eastAsia="ko-KR"/>
        </w:rPr>
      </w:pPr>
      <w:r w:rsidRPr="004E60F2">
        <w:rPr>
          <w:rFonts w:ascii="Times New Roman" w:eastAsiaTheme="minorEastAsia" w:hAnsi="Times New Roman"/>
          <w:sz w:val="24"/>
          <w:szCs w:val="24"/>
          <w:lang w:val="en-GB" w:eastAsia="ko-KR"/>
        </w:rPr>
        <w:t>Scheme 2</w:t>
      </w:r>
    </w:p>
    <w:p w14:paraId="7372F22A" w14:textId="77777777" w:rsidR="004E60F2" w:rsidRPr="004E60F2" w:rsidRDefault="004E60F2" w:rsidP="004E60F2">
      <w:pPr>
        <w:pStyle w:val="ListParagraph"/>
        <w:widowControl w:val="0"/>
        <w:numPr>
          <w:ilvl w:val="2"/>
          <w:numId w:val="26"/>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determination of PSFCH resource/index for conflict indication</w:t>
      </w:r>
    </w:p>
    <w:p w14:paraId="1BC13576" w14:textId="77777777" w:rsidR="004E60F2" w:rsidRPr="004E60F2" w:rsidRDefault="004E60F2" w:rsidP="004E60F2">
      <w:pPr>
        <w:pStyle w:val="ListParagraph"/>
        <w:widowControl w:val="0"/>
        <w:numPr>
          <w:ilvl w:val="2"/>
          <w:numId w:val="26"/>
        </w:numPr>
        <w:jc w:val="both"/>
        <w:rPr>
          <w:rFonts w:ascii="Times New Roman" w:hAnsi="Times New Roman"/>
          <w:sz w:val="24"/>
          <w:szCs w:val="24"/>
          <w:lang w:val="en-GB" w:eastAsia="ko-KR"/>
        </w:rPr>
      </w:pPr>
      <w:r w:rsidRPr="004E60F2">
        <w:rPr>
          <w:rFonts w:ascii="Times New Roman" w:hAnsi="Times New Roman"/>
          <w:sz w:val="24"/>
          <w:szCs w:val="24"/>
          <w:lang w:val="en-GB" w:eastAsia="ko-KR"/>
        </w:rPr>
        <w:t>Finalization of behaviour of UE-B receiving a conflict indication from UE-A</w:t>
      </w:r>
    </w:p>
    <w:p w14:paraId="04A7D190" w14:textId="77777777" w:rsidR="004E60F2" w:rsidRPr="004E60F2" w:rsidRDefault="004E60F2" w:rsidP="00015914">
      <w:pPr>
        <w:pStyle w:val="ListParagraph"/>
        <w:widowControl w:val="0"/>
        <w:numPr>
          <w:ilvl w:val="2"/>
          <w:numId w:val="26"/>
        </w:numPr>
        <w:jc w:val="both"/>
        <w:rPr>
          <w:sz w:val="24"/>
          <w:szCs w:val="24"/>
          <w:lang w:val="en-GB" w:eastAsia="ko-KR"/>
        </w:rPr>
      </w:pPr>
      <w:r w:rsidRPr="004E60F2">
        <w:rPr>
          <w:rFonts w:ascii="Times New Roman" w:hAnsi="Times New Roman"/>
          <w:sz w:val="24"/>
          <w:szCs w:val="24"/>
          <w:lang w:val="en-GB" w:eastAsia="ko-KR"/>
        </w:rPr>
        <w:t>Finalization of prioritization of conflict indication</w:t>
      </w:r>
    </w:p>
    <w:p w14:paraId="6AE33D95" w14:textId="4D3851D2" w:rsidR="004E60F2" w:rsidRPr="004E60F2" w:rsidRDefault="004E60F2" w:rsidP="00015914">
      <w:pPr>
        <w:pStyle w:val="ListParagraph"/>
        <w:widowControl w:val="0"/>
        <w:numPr>
          <w:ilvl w:val="2"/>
          <w:numId w:val="26"/>
        </w:numPr>
        <w:jc w:val="both"/>
        <w:rPr>
          <w:sz w:val="24"/>
          <w:szCs w:val="24"/>
          <w:lang w:val="en-GB" w:eastAsia="ko-KR"/>
        </w:rPr>
      </w:pPr>
      <w:r w:rsidRPr="004E60F2">
        <w:rPr>
          <w:rFonts w:ascii="Times New Roman" w:hAnsi="Times New Roman"/>
          <w:sz w:val="24"/>
          <w:szCs w:val="24"/>
          <w:lang w:val="en-GB" w:eastAsia="ko-KR"/>
        </w:rPr>
        <w:t>Finalization of how to determine UE-B among UEs scheduling conflicting TBs, including whether/how to handle, or differently handle, the case when at least one of UEs scheduling conflicting TBs doesn’t support Scheme 2</w:t>
      </w:r>
    </w:p>
    <w:p w14:paraId="621BCD91" w14:textId="77777777" w:rsidR="004E60F2" w:rsidRDefault="004E60F2" w:rsidP="004E60F2">
      <w:pPr>
        <w:jc w:val="both"/>
      </w:pPr>
    </w:p>
    <w:p w14:paraId="65E8C13E" w14:textId="7C791315" w:rsidR="006400C7" w:rsidRPr="006400C7" w:rsidRDefault="006400C7" w:rsidP="00CD60DA">
      <w:pPr>
        <w:jc w:val="both"/>
      </w:pPr>
      <w:r>
        <w:t xml:space="preserve">In this contribution, we </w:t>
      </w:r>
      <w:r w:rsidR="00991887">
        <w:t xml:space="preserve">provide our views on the </w:t>
      </w:r>
      <w:r w:rsidR="00D51AA0">
        <w:t xml:space="preserve">remaining </w:t>
      </w:r>
      <w:r w:rsidR="0064641E">
        <w:t xml:space="preserve">open issues </w:t>
      </w:r>
      <w:r w:rsidR="00AB2419">
        <w:t>of inter-UE coordination</w:t>
      </w:r>
      <w:r w:rsidR="009B49F1">
        <w:t>.</w:t>
      </w:r>
    </w:p>
    <w:p w14:paraId="0C31D433" w14:textId="2C32A731" w:rsidR="002F2A58" w:rsidRDefault="00EA5A5B" w:rsidP="002F2A58">
      <w:pPr>
        <w:pStyle w:val="Heading1"/>
      </w:pPr>
      <w:r>
        <w:lastRenderedPageBreak/>
        <w:t>Discussion</w:t>
      </w:r>
    </w:p>
    <w:p w14:paraId="2E44C62A" w14:textId="2A502E16" w:rsidR="00631345" w:rsidRPr="00631345" w:rsidRDefault="00631345" w:rsidP="00631345">
      <w:pPr>
        <w:jc w:val="both"/>
      </w:pPr>
      <w:r>
        <w:t>It was agreed</w:t>
      </w:r>
      <w:r w:rsidR="00F560A0">
        <w:t xml:space="preserve"> </w:t>
      </w:r>
      <w:r>
        <w:t>that two inter-UE coordination</w:t>
      </w:r>
      <w:r w:rsidR="00DC6A37">
        <w:t xml:space="preserve"> (IUC)</w:t>
      </w:r>
      <w:r>
        <w:t xml:space="preserve"> schemes are supported in Release 17 sidelink enhancement. In inter-UE coordination scheme 1, UE-A sends to UE-B the coordination information of a set of resources preferred or non-preferred for UE-B’s transmission. In inter-UE coordination scheme 2, UE-A sends to UE-B the presence of expected/potential </w:t>
      </w:r>
      <w:r w:rsidR="00156E8A">
        <w:t xml:space="preserve">resource conflict on the resources indicated by UE-B’s SCI. In the following two sub-sections, we shall discuss </w:t>
      </w:r>
      <w:r w:rsidR="00CA0169">
        <w:t>the details of these two inter-UE coordination schemes</w:t>
      </w:r>
      <w:r w:rsidR="00156E8A">
        <w:t>.</w:t>
      </w:r>
    </w:p>
    <w:p w14:paraId="5E44715A" w14:textId="3EBD992B" w:rsidR="0064641E" w:rsidRDefault="00631345" w:rsidP="0064641E">
      <w:pPr>
        <w:pStyle w:val="Heading2"/>
      </w:pPr>
      <w:r>
        <w:t>Inter-UE coordination scheme 1</w:t>
      </w:r>
    </w:p>
    <w:p w14:paraId="31FABC11" w14:textId="15F1A13D" w:rsidR="00DC6A37" w:rsidRDefault="00DC6A37" w:rsidP="00DC6A37">
      <w:pPr>
        <w:jc w:val="both"/>
      </w:pPr>
      <w:r>
        <w:t>It was agreed that in IUC scheme 1, UE-A may send the IUC information at an explicit request from UE-B, or it is working assumption that UE-A may send the IUC information by a condition other than an explicit request from UE-B. In Section 2.1.1, we discuss the details of the explicit request, including the triggering condition of explicit request, the contents of explicit request and the transmissions of explicit request. In Section 2.1.2, we discuss the triggering conditions other than explicit request.</w:t>
      </w:r>
    </w:p>
    <w:p w14:paraId="28146887" w14:textId="77777777" w:rsidR="00DC6A37" w:rsidRDefault="00DC6A37" w:rsidP="00DC6A37">
      <w:pPr>
        <w:jc w:val="both"/>
      </w:pPr>
    </w:p>
    <w:p w14:paraId="24FD516F" w14:textId="5F9BDC3A" w:rsidR="00DC6A37" w:rsidRDefault="00F560A0" w:rsidP="00DC6A37">
      <w:pPr>
        <w:jc w:val="both"/>
      </w:pPr>
      <w:r>
        <w:t>It was agreed</w:t>
      </w:r>
      <w:r w:rsidR="00CB55CE">
        <w:t xml:space="preserve"> </w:t>
      </w:r>
      <w:r>
        <w:t>that in inter-UE coordination scheme 1, UE-A could send a set of resources preferred for UE-B’s transmission or UE-A could send a set of resources non-preferred for UE-B’s transmission.</w:t>
      </w:r>
      <w:r w:rsidR="00B206C1">
        <w:t xml:space="preserve"> </w:t>
      </w:r>
      <w:r w:rsidR="00DC6A37">
        <w:t xml:space="preserve">In Section 2.1.3, we discuss </w:t>
      </w:r>
      <w:r w:rsidR="00E65359">
        <w:t>UE-A’s</w:t>
      </w:r>
      <w:r w:rsidR="00DC6A37">
        <w:t xml:space="preserve"> generation of the IUC information with a preferred resource set or a non-preferred resource set, where the triggering of the IUC information may be from explicit request or from the conditions other than an explicit request. </w:t>
      </w:r>
      <w:r w:rsidR="00E65359">
        <w:t xml:space="preserve">We discuss the contents of the IUC message in Section 2.1.4 and the transmissions of the IUC message in Section 2.1.5. </w:t>
      </w:r>
    </w:p>
    <w:p w14:paraId="2705D2D0" w14:textId="257546B6" w:rsidR="00E65359" w:rsidRDefault="00E65359" w:rsidP="00DC6A37">
      <w:pPr>
        <w:jc w:val="both"/>
      </w:pPr>
    </w:p>
    <w:p w14:paraId="1F268318" w14:textId="2F7D658B" w:rsidR="00E65359" w:rsidRDefault="00E65359" w:rsidP="00DC6A37">
      <w:pPr>
        <w:jc w:val="both"/>
      </w:pPr>
      <w:r>
        <w:t xml:space="preserve">Finally, in Section 2.1.6, we discuss UE-B’s behavior of utilizing the received IUC message in its resource (re)selection. </w:t>
      </w:r>
    </w:p>
    <w:p w14:paraId="4EDAFBDE" w14:textId="77777777" w:rsidR="00DC6A37" w:rsidRPr="00EE17AA" w:rsidRDefault="00DC6A37" w:rsidP="00DC6A37">
      <w:pPr>
        <w:jc w:val="both"/>
      </w:pPr>
    </w:p>
    <w:p w14:paraId="21DF34AB" w14:textId="3C00F2D7" w:rsidR="00BD6C0A" w:rsidRDefault="00BD6C0A" w:rsidP="00BD6C0A">
      <w:pPr>
        <w:pStyle w:val="Heading3"/>
      </w:pPr>
      <w:r>
        <w:t>Explicit request</w:t>
      </w:r>
    </w:p>
    <w:p w14:paraId="3D15071E" w14:textId="54F04DA2" w:rsidR="000A0E66" w:rsidRPr="00DC6A37" w:rsidRDefault="00EE17AA" w:rsidP="00BD6C0A">
      <w:pPr>
        <w:pStyle w:val="Heading4"/>
      </w:pPr>
      <w:r>
        <w:t>Triggering condition of explicit request</w:t>
      </w:r>
    </w:p>
    <w:p w14:paraId="29594728" w14:textId="47E7B64D" w:rsidR="00DC6A37" w:rsidRDefault="00DC6A37" w:rsidP="007E50C8">
      <w:pPr>
        <w:jc w:val="both"/>
        <w:rPr>
          <w:bCs/>
          <w:iCs/>
        </w:rPr>
      </w:pPr>
      <w:r>
        <w:rPr>
          <w:bCs/>
          <w:iCs/>
        </w:rPr>
        <w:t>I</w:t>
      </w:r>
      <w:r w:rsidR="007E50C8">
        <w:rPr>
          <w:bCs/>
          <w:iCs/>
        </w:rPr>
        <w:t>t was agreed in IUC scheme 1, UE-B may send an explicit request to UE-A to trigger the IUC transmissions. The triggering conditions of explicit request were discussed, but no consensus has been reached. In our view, it is beneficial from system performance viewpoint to define some rules of triggering the explicit request, since otherwise, the system may be congested by explicit request.</w:t>
      </w:r>
    </w:p>
    <w:p w14:paraId="1F497D51" w14:textId="615961FE" w:rsidR="007E50C8" w:rsidRDefault="007E50C8" w:rsidP="007E50C8">
      <w:pPr>
        <w:jc w:val="both"/>
        <w:rPr>
          <w:bCs/>
          <w:iCs/>
        </w:rPr>
      </w:pPr>
    </w:p>
    <w:p w14:paraId="3D1137BF" w14:textId="3626DE9F" w:rsidR="007E50C8" w:rsidRDefault="007E50C8" w:rsidP="007E50C8">
      <w:pPr>
        <w:jc w:val="both"/>
        <w:rPr>
          <w:bCs/>
          <w:iCs/>
        </w:rPr>
      </w:pPr>
      <w:r>
        <w:rPr>
          <w:bCs/>
          <w:iCs/>
        </w:rPr>
        <w:t xml:space="preserve">Since the IUC message is used </w:t>
      </w:r>
      <w:r w:rsidR="00841C42">
        <w:rPr>
          <w:bCs/>
          <w:iCs/>
        </w:rPr>
        <w:t>in</w:t>
      </w:r>
      <w:r>
        <w:rPr>
          <w:bCs/>
          <w:iCs/>
        </w:rPr>
        <w:t xml:space="preserve"> UE-B’s resource selection procedure, it is natural that UE-B needs this information </w:t>
      </w:r>
      <w:r w:rsidR="00841C42">
        <w:rPr>
          <w:bCs/>
          <w:iCs/>
        </w:rPr>
        <w:t xml:space="preserve">only </w:t>
      </w:r>
      <w:r>
        <w:rPr>
          <w:bCs/>
          <w:iCs/>
        </w:rPr>
        <w:t>when it</w:t>
      </w:r>
      <w:r w:rsidR="00841C42">
        <w:rPr>
          <w:bCs/>
          <w:iCs/>
        </w:rPr>
        <w:t xml:space="preserve"> </w:t>
      </w:r>
      <w:r>
        <w:rPr>
          <w:bCs/>
          <w:iCs/>
        </w:rPr>
        <w:t>has sidelink data to transmit</w:t>
      </w:r>
      <w:r w:rsidR="00BE6536">
        <w:rPr>
          <w:bCs/>
          <w:iCs/>
        </w:rPr>
        <w:t xml:space="preserve"> and needs sidelink resource</w:t>
      </w:r>
      <w:r w:rsidR="00841C42">
        <w:rPr>
          <w:bCs/>
          <w:iCs/>
        </w:rPr>
        <w:t xml:space="preserve"> </w:t>
      </w:r>
      <w:r w:rsidR="00BE6536">
        <w:rPr>
          <w:bCs/>
          <w:iCs/>
        </w:rPr>
        <w:t xml:space="preserve">for the transmission. Furthermore, if UE-B monitored sidelink channels with enough sensing results, then it does not need IUC message to further enhance its resource selection reliability. Hence, the additional condition to trigger explicit request is the number of sensing slots at UE-B is below a (pre)configured threshold. </w:t>
      </w:r>
    </w:p>
    <w:p w14:paraId="5A842286" w14:textId="77777777" w:rsidR="00DC6A37" w:rsidRPr="00DC6A37" w:rsidRDefault="00DC6A37" w:rsidP="0017230C">
      <w:pPr>
        <w:rPr>
          <w:bCs/>
          <w:iCs/>
        </w:rPr>
      </w:pPr>
    </w:p>
    <w:p w14:paraId="773DD1A8" w14:textId="5CC9CBFD" w:rsidR="0017230C" w:rsidRDefault="000A0E66" w:rsidP="0017230C">
      <w:pPr>
        <w:rPr>
          <w:i/>
        </w:rPr>
      </w:pPr>
      <w:r w:rsidRPr="001B3C44">
        <w:rPr>
          <w:b/>
          <w:i/>
          <w:u w:val="single"/>
        </w:rPr>
        <w:t xml:space="preserve">Proposal </w:t>
      </w:r>
      <w:r>
        <w:rPr>
          <w:b/>
          <w:i/>
          <w:u w:val="single"/>
        </w:rPr>
        <w:t>1</w:t>
      </w:r>
      <w:r w:rsidRPr="001B3C44">
        <w:rPr>
          <w:b/>
          <w:i/>
          <w:u w:val="single"/>
        </w:rPr>
        <w:t>:</w:t>
      </w:r>
      <w:r w:rsidRPr="001B3C44">
        <w:rPr>
          <w:i/>
        </w:rPr>
        <w:t xml:space="preserve"> </w:t>
      </w:r>
      <w:r w:rsidR="00E65359">
        <w:rPr>
          <w:i/>
        </w:rPr>
        <w:t>UE-B sends an explicit request for inter-UE coordination, when it has sidelink data to transmit and the</w:t>
      </w:r>
      <w:r w:rsidR="00BE6536">
        <w:rPr>
          <w:i/>
        </w:rPr>
        <w:t xml:space="preserve"> number of sensing slots at UE-B is below a (pre)configured threshold. </w:t>
      </w:r>
    </w:p>
    <w:p w14:paraId="4F3F3773" w14:textId="77777777" w:rsidR="00DC6A37" w:rsidRPr="0017230C" w:rsidRDefault="00DC6A37" w:rsidP="0017230C"/>
    <w:p w14:paraId="3E1D2371" w14:textId="19A1015C" w:rsidR="00EE17AA" w:rsidRDefault="00EE17AA" w:rsidP="009966EE">
      <w:pPr>
        <w:pStyle w:val="Heading4"/>
        <w:jc w:val="both"/>
        <w:rPr>
          <w:sz w:val="28"/>
          <w:szCs w:val="28"/>
        </w:rPr>
      </w:pPr>
      <w:r>
        <w:rPr>
          <w:sz w:val="28"/>
          <w:szCs w:val="28"/>
        </w:rPr>
        <w:t>Contents of explicit request</w:t>
      </w:r>
    </w:p>
    <w:p w14:paraId="4FB78CC6" w14:textId="45005578" w:rsidR="00015914" w:rsidRDefault="00015914" w:rsidP="000D689A">
      <w:pPr>
        <w:jc w:val="both"/>
      </w:pPr>
      <w:r>
        <w:t xml:space="preserve">It was agreed that </w:t>
      </w:r>
      <w:r w:rsidR="00E75B52">
        <w:t>in condition 1-A-1 of scheme 1, UE-A determines the set of preferred resources based on the legacy resource selection procedure with some modifications</w:t>
      </w:r>
      <w:r w:rsidR="000D689A">
        <w:t xml:space="preserve"> on the parameters</w:t>
      </w:r>
      <w:r w:rsidR="00E75B52">
        <w:t xml:space="preserve">. </w:t>
      </w:r>
      <w:r w:rsidR="00E75B52">
        <w:lastRenderedPageBreak/>
        <w:t xml:space="preserve">Specifically, in UE-A’s resource selection procedure, the information of </w:t>
      </w:r>
      <w:r w:rsidR="00BD6C0A">
        <w:t xml:space="preserve">data </w:t>
      </w:r>
      <w:r w:rsidR="00E75B52">
        <w:t xml:space="preserve">priority value, number of sub-channels in a slot, and resource reservation interval </w:t>
      </w:r>
      <w:r w:rsidR="000D689A">
        <w:t>are</w:t>
      </w:r>
      <w:r w:rsidR="00E75B52">
        <w:t xml:space="preserve"> provided </w:t>
      </w:r>
      <w:r w:rsidR="000D689A">
        <w:t>by</w:t>
      </w:r>
      <w:r w:rsidR="00E75B52">
        <w:t xml:space="preserve"> the explicit request. </w:t>
      </w:r>
    </w:p>
    <w:p w14:paraId="028FC9C9" w14:textId="613CC835" w:rsidR="000D689A" w:rsidRDefault="000D689A" w:rsidP="000D689A">
      <w:pPr>
        <w:jc w:val="both"/>
      </w:pPr>
    </w:p>
    <w:p w14:paraId="7588AE1A" w14:textId="183A727F" w:rsidR="000D689A" w:rsidRDefault="00BD6C0A" w:rsidP="00015914">
      <w:pPr>
        <w:jc w:val="both"/>
      </w:pPr>
      <w:r>
        <w:t>The</w:t>
      </w:r>
      <w:r w:rsidR="000D689A">
        <w:t xml:space="preserve"> other parameters used in the resource selection procedure</w:t>
      </w:r>
      <w:r>
        <w:t xml:space="preserve"> are still open. </w:t>
      </w:r>
      <w:r w:rsidR="000D689A">
        <w:t xml:space="preserve">In its resource selection procedure, UE-A needs to determine the resource selection window. In our view, this resource selection window should be derived from the time window indicated in the explicit request, where the set of preferred resources in IUC is restricted in this time window. </w:t>
      </w:r>
    </w:p>
    <w:p w14:paraId="7CC60F21" w14:textId="138002D4" w:rsidR="003B4A1F" w:rsidRDefault="003B4A1F" w:rsidP="00015914">
      <w:pPr>
        <w:jc w:val="both"/>
      </w:pPr>
    </w:p>
    <w:p w14:paraId="10A6245F" w14:textId="409C9D38" w:rsidR="00015914" w:rsidRDefault="00BD6C0A" w:rsidP="00BD6C0A">
      <w:pPr>
        <w:jc w:val="both"/>
      </w:pPr>
      <w:r>
        <w:t xml:space="preserve">In principle, the time window should start only after the slot of the explicit request transmission. If the explicit request is transmitted multiple times, then the time window should start only after the slot with the last retransmission of the explicit request. Hence, we propose to use the slot of the last retransmission of the explicit request as the reference slot to indicate the time window. Specifically, the time gap between the slot of the last retransmission of the explicit request and the starting slot of the time window is defined as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the time gap between the slot of the last retransmission of the explicit request and the ending slot of the time window is defined as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t xml:space="preserve"> The time window is represented by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The values of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can be jointly encoded, in a similar way as resource indication value. For example,</w:t>
      </w:r>
      <w:r w:rsidR="003B4A1F">
        <w:t xml:space="preserve"> </w:t>
      </w:r>
      <w:r>
        <w:t xml:space="preserve">if </w:t>
      </w:r>
      <m:oMath>
        <m:r>
          <w:rPr>
            <w:rFonts w:ascii="Cambria Math" w:hAnsi="Cambria Math"/>
          </w:rPr>
          <m:t>C</m:t>
        </m:r>
      </m:oMath>
      <w:r>
        <w:t xml:space="preserve"> is the largest value of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then </w:t>
      </w:r>
      <w:r w:rsidR="003B4A1F">
        <w:t xml:space="preserve">the </w:t>
      </w:r>
      <w:r>
        <w:t>time window value</w:t>
      </w:r>
      <w:r w:rsidR="003B4A1F">
        <w:t xml:space="preserve"> is set as </w:t>
      </w:r>
      <m:oMath>
        <m:r>
          <w:rPr>
            <w:rFonts w:ascii="Cambria Math" w:hAnsi="Cambria Math"/>
          </w:rPr>
          <m:t>TW=C</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-1</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-1</m:t>
            </m:r>
          </m:e>
        </m:d>
      </m:oMath>
      <w:r w:rsidR="003B4A1F">
        <w:t xml:space="preserve">, if </w:t>
      </w:r>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-1≤⌊</m:t>
        </m:r>
        <m:f>
          <m:fPr>
            <m:ctrlPr>
              <w:rPr>
                <w:rFonts w:ascii="Cambria Math" w:hAnsi="Cambria Math"/>
                <w:i/>
              </w:rPr>
            </m:ctrlPr>
          </m:fPr>
          <m:num>
            <m:r>
              <w:rPr>
                <w:rFonts w:ascii="Cambria Math" w:hAnsi="Cambria Math"/>
              </w:rPr>
              <m:t>C</m:t>
            </m:r>
          </m:num>
          <m:den>
            <m:r>
              <w:rPr>
                <w:rFonts w:ascii="Cambria Math" w:hAnsi="Cambria Math"/>
              </w:rPr>
              <m:t>2</m:t>
            </m:r>
          </m:den>
        </m:f>
        <m:r>
          <w:rPr>
            <w:rFonts w:ascii="Cambria Math" w:hAnsi="Cambria Math"/>
          </w:rPr>
          <m:t>⌋</m:t>
        </m:r>
      </m:oMath>
      <w:r w:rsidR="003B4A1F">
        <w:t xml:space="preserve">; or </w:t>
      </w:r>
      <m:oMath>
        <m:r>
          <w:rPr>
            <w:rFonts w:ascii="Cambria Math" w:hAnsi="Cambria Math"/>
          </w:rPr>
          <m:t>TW=C</m:t>
        </m:r>
        <m:d>
          <m:dPr>
            <m:ctrlPr>
              <w:rPr>
                <w:rFonts w:ascii="Cambria Math" w:hAnsi="Cambria Math"/>
                <w:i/>
              </w:rPr>
            </m:ctrlPr>
          </m:dPr>
          <m:e>
            <m:sSub>
              <m:sSubPr>
                <m:ctrlPr>
                  <w:rPr>
                    <w:rFonts w:ascii="Cambria Math" w:hAnsi="Cambria Math"/>
                    <w:i/>
                  </w:rPr>
                </m:ctrlPr>
              </m:sSubPr>
              <m:e>
                <m:r>
                  <w:rPr>
                    <w:rFonts w:ascii="Cambria Math" w:hAnsi="Cambria Math"/>
                  </w:rPr>
                  <m:t>C-t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+1</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C-t</m:t>
                </m:r>
              </m:e>
              <m:sub>
                <m:r>
                  <w:rPr>
                    <w:rFonts w:ascii="Cambria Math" w:hAnsi="Cambria Math"/>
                  </w:rPr>
                  <m:t>1</m:t>
                </m:r>
              </m:sub>
            </m:sSub>
          </m:e>
        </m:d>
      </m:oMath>
      <w:r w:rsidR="003B4A1F">
        <w:t>, otherwise</w:t>
      </w:r>
      <w:r>
        <w:t>.</w:t>
      </w:r>
    </w:p>
    <w:p w14:paraId="50BDEC7B" w14:textId="50CE0BA1" w:rsidR="0017230C" w:rsidRDefault="0017230C" w:rsidP="00015914">
      <w:pPr>
        <w:jc w:val="both"/>
      </w:pPr>
    </w:p>
    <w:p w14:paraId="228091E4" w14:textId="77777777" w:rsidR="00BD6C0A" w:rsidRDefault="00015914" w:rsidP="00BD6C0A">
      <w:pPr>
        <w:jc w:val="both"/>
        <w:rPr>
          <w:i/>
        </w:rPr>
      </w:pPr>
      <w:r w:rsidRPr="001B3C44">
        <w:rPr>
          <w:b/>
          <w:i/>
          <w:u w:val="single"/>
        </w:rPr>
        <w:t xml:space="preserve">Proposal </w:t>
      </w:r>
      <w:r>
        <w:rPr>
          <w:b/>
          <w:i/>
          <w:u w:val="single"/>
        </w:rPr>
        <w:t>2</w:t>
      </w:r>
      <w:r w:rsidRPr="001B3C44">
        <w:rPr>
          <w:b/>
          <w:i/>
          <w:u w:val="single"/>
        </w:rPr>
        <w:t>:</w:t>
      </w:r>
      <w:r w:rsidRPr="001B3C44">
        <w:rPr>
          <w:i/>
        </w:rPr>
        <w:t xml:space="preserve"> </w:t>
      </w:r>
      <w:r>
        <w:rPr>
          <w:i/>
        </w:rPr>
        <w:t xml:space="preserve">When UE-B sends an explicit request to UE-A for inter-UE coordination with a set of preferred resources, the explicit request contains </w:t>
      </w:r>
      <w:r w:rsidR="00E75B52">
        <w:rPr>
          <w:i/>
        </w:rPr>
        <w:t>a</w:t>
      </w:r>
      <w:r>
        <w:rPr>
          <w:i/>
        </w:rPr>
        <w:t xml:space="preserve"> time window </w:t>
      </w:r>
      <w:r w:rsidR="00E75B52">
        <w:rPr>
          <w:i/>
        </w:rPr>
        <w:t>of</w:t>
      </w:r>
      <w:r>
        <w:rPr>
          <w:i/>
        </w:rPr>
        <w:t xml:space="preserve"> the set of preferred resources</w:t>
      </w:r>
      <w:r w:rsidR="00BD6C0A">
        <w:rPr>
          <w:i/>
        </w:rPr>
        <w:t xml:space="preserve">. </w:t>
      </w:r>
    </w:p>
    <w:p w14:paraId="7EAD28E7" w14:textId="252D79C3" w:rsidR="00BD6C0A" w:rsidRPr="00BD6C0A" w:rsidRDefault="00BD6C0A" w:rsidP="00BD6C0A">
      <w:pPr>
        <w:pStyle w:val="ListParagraph"/>
        <w:numPr>
          <w:ilvl w:val="0"/>
          <w:numId w:val="27"/>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T</w:t>
      </w:r>
      <w:r w:rsidRPr="00BD6C0A">
        <w:rPr>
          <w:rFonts w:ascii="Times New Roman" w:eastAsia="Malgun Gothic" w:hAnsi="Times New Roman"/>
          <w:i/>
          <w:sz w:val="24"/>
          <w:szCs w:val="24"/>
          <w:lang w:eastAsia="zh-CN"/>
        </w:rPr>
        <w:t xml:space="preserve">he time gap between the slot of the last retransmission of the explicit request and the starting (or ending) slot of the time window is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1</m:t>
            </m:r>
          </m:sub>
        </m:sSub>
      </m:oMath>
      <w:r w:rsidRPr="00BD6C0A">
        <w:rPr>
          <w:rFonts w:ascii="Times New Roman" w:eastAsia="Malgun Gothic" w:hAnsi="Times New Roman"/>
          <w:i/>
          <w:sz w:val="24"/>
          <w:szCs w:val="24"/>
          <w:lang w:eastAsia="zh-CN"/>
        </w:rPr>
        <w:t xml:space="preserve"> (or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2</m:t>
            </m:r>
          </m:sub>
        </m:sSub>
      </m:oMath>
      <w:r w:rsidRPr="00BD6C0A">
        <w:rPr>
          <w:rFonts w:ascii="Times New Roman" w:eastAsia="Malgun Gothic" w:hAnsi="Times New Roman"/>
          <w:i/>
          <w:sz w:val="24"/>
          <w:szCs w:val="24"/>
          <w:lang w:eastAsia="zh-CN"/>
        </w:rPr>
        <w:t>)</w:t>
      </w:r>
      <w:r>
        <w:rPr>
          <w:rFonts w:ascii="Times New Roman" w:eastAsia="Malgun Gothic" w:hAnsi="Times New Roman"/>
          <w:i/>
          <w:sz w:val="24"/>
          <w:szCs w:val="24"/>
          <w:lang w:eastAsia="zh-CN"/>
        </w:rPr>
        <w:t xml:space="preserve">. </w:t>
      </w:r>
    </w:p>
    <w:p w14:paraId="56562AE3" w14:textId="2ACC550A" w:rsidR="00015914" w:rsidRPr="00BD6C0A" w:rsidRDefault="00BD6C0A" w:rsidP="00BD6C0A">
      <w:pPr>
        <w:pStyle w:val="ListParagraph"/>
        <w:numPr>
          <w:ilvl w:val="0"/>
          <w:numId w:val="27"/>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Jointly encod</w:t>
      </w:r>
      <w:r>
        <w:rPr>
          <w:rFonts w:ascii="Times New Roman" w:eastAsia="Malgun Gothic" w:hAnsi="Times New Roman"/>
          <w:i/>
          <w:sz w:val="24"/>
          <w:szCs w:val="24"/>
          <w:lang w:eastAsia="zh-CN"/>
        </w:rPr>
        <w:t>e</w:t>
      </w:r>
      <w:r w:rsidRPr="00BD6C0A">
        <w:rPr>
          <w:rFonts w:ascii="Times New Roman" w:eastAsia="Malgun Gothic" w:hAnsi="Times New Roman"/>
          <w:i/>
          <w:sz w:val="24"/>
          <w:szCs w:val="24"/>
          <w:lang w:eastAsia="zh-CN"/>
        </w:rPr>
        <w:t xml:space="preserve">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1</m:t>
            </m:r>
          </m:sub>
        </m:sSub>
      </m:oMath>
      <w:r w:rsidRPr="00BD6C0A">
        <w:rPr>
          <w:rFonts w:ascii="Times New Roman" w:eastAsia="Malgun Gothic" w:hAnsi="Times New Roman"/>
          <w:i/>
          <w:sz w:val="24"/>
          <w:szCs w:val="24"/>
          <w:lang w:eastAsia="zh-CN"/>
        </w:rPr>
        <w:t xml:space="preserve"> and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2</m:t>
            </m:r>
          </m:sub>
        </m:sSub>
      </m:oMath>
      <w:r w:rsidRPr="00BD6C0A">
        <w:rPr>
          <w:rFonts w:ascii="Times New Roman" w:eastAsia="Malgun Gothic" w:hAnsi="Times New Roman"/>
          <w:i/>
          <w:sz w:val="24"/>
          <w:szCs w:val="24"/>
          <w:lang w:eastAsia="zh-CN"/>
        </w:rPr>
        <w:t xml:space="preserve"> in a similar way as resource indication </w:t>
      </w:r>
      <w:r>
        <w:rPr>
          <w:rFonts w:ascii="Times New Roman" w:eastAsia="Malgun Gothic" w:hAnsi="Times New Roman"/>
          <w:i/>
          <w:sz w:val="24"/>
          <w:szCs w:val="24"/>
          <w:lang w:eastAsia="zh-CN"/>
        </w:rPr>
        <w:t>value</w:t>
      </w:r>
      <w:r w:rsidR="00E75B52" w:rsidRPr="00BD6C0A">
        <w:rPr>
          <w:rFonts w:ascii="Times New Roman" w:eastAsia="Malgun Gothic" w:hAnsi="Times New Roman"/>
          <w:i/>
          <w:sz w:val="24"/>
          <w:szCs w:val="24"/>
          <w:lang w:eastAsia="zh-CN"/>
        </w:rPr>
        <w:t>.</w:t>
      </w:r>
    </w:p>
    <w:p w14:paraId="77186F59" w14:textId="59666211" w:rsidR="00015914" w:rsidRDefault="00015914" w:rsidP="00015914">
      <w:pPr>
        <w:jc w:val="both"/>
      </w:pPr>
    </w:p>
    <w:p w14:paraId="3A5A814C" w14:textId="2403DCBA" w:rsidR="00E75B52" w:rsidRDefault="000D689A" w:rsidP="00015914">
      <w:pPr>
        <w:jc w:val="both"/>
      </w:pPr>
      <w:r>
        <w:t xml:space="preserve">UE-A needs to know the parameter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rsidR="00BD6C0A">
        <w:t>,</w:t>
      </w:r>
      <w:r>
        <w:t xml:space="preserve"> which is used in step 6) of the resource selection procedure. This parameter should be provided by UE-B in the explicit request.</w:t>
      </w:r>
      <w:r w:rsidR="00B734DA">
        <w:t xml:space="preserve"> </w:t>
      </w:r>
      <w:r>
        <w:t>Additionally, UE-A needs to know the number of time resources used for the transmission of a TB</w:t>
      </w:r>
      <w:r w:rsidR="00BD6C0A">
        <w:t xml:space="preserve">, as well the total number of </w:t>
      </w:r>
      <m:oMath>
        <m:r>
          <w:rPr>
            <w:rFonts w:ascii="Cambria Math" w:hAnsi="Cambria Math"/>
          </w:rPr>
          <m:t>N</m:t>
        </m:r>
      </m:oMath>
      <w:r w:rsidR="00BD6C0A">
        <w:t xml:space="preserve"> (TRIV, FRIV, periodicity) of resource groups. </w:t>
      </w:r>
    </w:p>
    <w:p w14:paraId="366AA24E" w14:textId="77777777" w:rsidR="00E75B52" w:rsidRDefault="00E75B52" w:rsidP="00015914">
      <w:pPr>
        <w:jc w:val="both"/>
      </w:pPr>
    </w:p>
    <w:p w14:paraId="7A61B14E" w14:textId="6D2BADDF" w:rsidR="00E75B52" w:rsidRPr="001314B2" w:rsidRDefault="00E75B52" w:rsidP="00015914">
      <w:pPr>
        <w:jc w:val="both"/>
        <w:rPr>
          <w:i/>
        </w:rPr>
      </w:pPr>
      <w:r w:rsidRPr="001B3C44">
        <w:rPr>
          <w:b/>
          <w:i/>
          <w:u w:val="single"/>
        </w:rPr>
        <w:t xml:space="preserve">Proposal </w:t>
      </w:r>
      <w:r>
        <w:rPr>
          <w:b/>
          <w:i/>
          <w:u w:val="single"/>
        </w:rPr>
        <w:t>3</w:t>
      </w:r>
      <w:r w:rsidRPr="001B3C44">
        <w:rPr>
          <w:b/>
          <w:i/>
          <w:u w:val="single"/>
        </w:rPr>
        <w:t>:</w:t>
      </w:r>
      <w:r w:rsidRPr="001B3C44">
        <w:rPr>
          <w:i/>
        </w:rPr>
        <w:t xml:space="preserve"> </w:t>
      </w:r>
      <w:r>
        <w:rPr>
          <w:i/>
        </w:rPr>
        <w:t>When</w:t>
      </w:r>
      <w:r w:rsidRPr="00E75B52">
        <w:rPr>
          <w:i/>
        </w:rPr>
        <w:t xml:space="preserve"> </w:t>
      </w:r>
      <w:r>
        <w:rPr>
          <w:i/>
        </w:rPr>
        <w:t xml:space="preserve">UE-B sends an explicit request to UE-A for inter-UE coordination with a set of preferred resources, the explicit request contains the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rsidR="00BD6C0A">
        <w:rPr>
          <w:i/>
        </w:rPr>
        <w:t>,</w:t>
      </w:r>
      <w:r>
        <w:rPr>
          <w:i/>
        </w:rPr>
        <w:t xml:space="preserve"> </w:t>
      </w:r>
      <w:r w:rsidR="00B734DA">
        <w:rPr>
          <w:i/>
        </w:rPr>
        <w:t>the number of time domain resources for a TB</w:t>
      </w:r>
      <w:r w:rsidR="00BD6C0A">
        <w:rPr>
          <w:i/>
        </w:rPr>
        <w:t xml:space="preserve">, and the total number of resource groups. </w:t>
      </w:r>
    </w:p>
    <w:p w14:paraId="363F2F61" w14:textId="1C5BD9A0" w:rsidR="00015914" w:rsidRDefault="00015914" w:rsidP="00015914">
      <w:pPr>
        <w:jc w:val="both"/>
      </w:pPr>
    </w:p>
    <w:p w14:paraId="0AB88680" w14:textId="15136883" w:rsidR="001314B2" w:rsidRDefault="001314B2" w:rsidP="00015914">
      <w:pPr>
        <w:jc w:val="both"/>
      </w:pPr>
      <w:r>
        <w:t>The above parameters are mainly used for condition 1-A-1 where UE-A is to send a set of preferred resources. In condition 1-B-1 where UE-A is to send a set of non-preferred resources, UE-A does not need all these parameters</w:t>
      </w:r>
      <w:r w:rsidR="00BD6C0A">
        <w:t xml:space="preserve"> for its resource selection</w:t>
      </w:r>
      <w:r>
        <w:t xml:space="preserve">. Specifically, UE-A only needs to know the time window of the set of non-preferred resources, and subsequently it uses the a (pre)configured RSRP threshold to determine whether or not a resource is non-preferred. Hence, the explicit request needs to indicate </w:t>
      </w:r>
      <w:r w:rsidR="00BD6C0A">
        <w:t>whether the inter-UE coordination contains a</w:t>
      </w:r>
      <w:r>
        <w:t xml:space="preserve"> set of preferred resources and </w:t>
      </w:r>
      <w:r w:rsidR="00BD6C0A">
        <w:t>a</w:t>
      </w:r>
      <w:r>
        <w:t xml:space="preserve"> set of non-preferred resources.</w:t>
      </w:r>
    </w:p>
    <w:p w14:paraId="249D1AE5" w14:textId="3A1D8A99" w:rsidR="00BD6C0A" w:rsidRDefault="00BD6C0A" w:rsidP="00015914">
      <w:pPr>
        <w:jc w:val="both"/>
      </w:pPr>
    </w:p>
    <w:p w14:paraId="1A5AED65" w14:textId="0320C576" w:rsidR="00BD6C0A" w:rsidRDefault="00BD6C0A" w:rsidP="00015914">
      <w:pPr>
        <w:jc w:val="both"/>
      </w:pPr>
      <w:r>
        <w:t xml:space="preserve">In our view, whether a set of preferred resources or a set of non-preferred resources is contained in the inter-UE coordination could be based on UE-B’s demand. If UE-B wishes to receive the set of preferred resources (e.g., in case UE-B does not perform sensing), then it could indicate it in the explicit request. If UE-B wishes to receive the set of non-preferred resources (e.g., in case UE-B performs sensing), then it could indicate it in the explicit request. </w:t>
      </w:r>
    </w:p>
    <w:p w14:paraId="58596574" w14:textId="789600D5" w:rsidR="00DB448B" w:rsidRDefault="00DB448B" w:rsidP="00015914">
      <w:pPr>
        <w:jc w:val="both"/>
      </w:pPr>
    </w:p>
    <w:p w14:paraId="6CAD5322" w14:textId="4EA2D2D2" w:rsidR="001314B2" w:rsidRDefault="00DB448B" w:rsidP="00015914">
      <w:pPr>
        <w:jc w:val="both"/>
      </w:pPr>
      <w:r w:rsidRPr="001B3C44">
        <w:rPr>
          <w:b/>
          <w:i/>
          <w:u w:val="single"/>
        </w:rPr>
        <w:lastRenderedPageBreak/>
        <w:t xml:space="preserve">Proposal </w:t>
      </w:r>
      <w:r>
        <w:rPr>
          <w:b/>
          <w:i/>
          <w:u w:val="single"/>
        </w:rPr>
        <w:t>4</w:t>
      </w:r>
      <w:r w:rsidRPr="001B3C44">
        <w:rPr>
          <w:b/>
          <w:i/>
          <w:u w:val="single"/>
        </w:rPr>
        <w:t>:</w:t>
      </w:r>
      <w:r w:rsidRPr="001B3C44">
        <w:rPr>
          <w:i/>
        </w:rPr>
        <w:t xml:space="preserve"> </w:t>
      </w:r>
      <w:r>
        <w:rPr>
          <w:i/>
        </w:rPr>
        <w:t xml:space="preserve">The explicit request indicates whether inter-UE coordination contains a set of preferred resources or a set of non-preferred resources. For a set of non-preferred resource, the explicit request contains a time window of the set of non-preferred resources. </w:t>
      </w:r>
    </w:p>
    <w:p w14:paraId="7DAFE7A3" w14:textId="77777777" w:rsidR="00BD6C0A" w:rsidRPr="0017230C" w:rsidRDefault="00BD6C0A" w:rsidP="00015914">
      <w:pPr>
        <w:jc w:val="both"/>
      </w:pPr>
    </w:p>
    <w:p w14:paraId="545BEA1C" w14:textId="731F5B4A" w:rsidR="00EE17AA" w:rsidRDefault="00EE17AA" w:rsidP="00EE17AA">
      <w:pPr>
        <w:pStyle w:val="Heading4"/>
        <w:jc w:val="both"/>
        <w:rPr>
          <w:sz w:val="28"/>
          <w:szCs w:val="28"/>
        </w:rPr>
      </w:pPr>
      <w:r>
        <w:rPr>
          <w:sz w:val="28"/>
          <w:szCs w:val="28"/>
        </w:rPr>
        <w:t>Transmission of explicit request</w:t>
      </w:r>
    </w:p>
    <w:p w14:paraId="4E2E630D" w14:textId="54BBDB4A" w:rsidR="00BD6C0A" w:rsidRDefault="00BD6C0A" w:rsidP="00BD6C0A">
      <w:pPr>
        <w:jc w:val="both"/>
      </w:pPr>
      <w:r>
        <w:t xml:space="preserve">As discussed above, the explicit request contains the information of data priority value, number of sub-channels in a slot, resource reservation interval, time window of preferred/non-preferred resource set, number of resources for a TB,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the total number of resource groups, as well the indicator of a set of preferred or non-preferred resources in inter-UE coordination. The explicit request could be carried by a new SCI stage 2 format or a MAC CE. Considering limited time of Release 17 sidelink discussion, we prefer the explicit request is carried in MAC CE.   </w:t>
      </w:r>
    </w:p>
    <w:p w14:paraId="649AC2CF" w14:textId="77777777" w:rsidR="00BD6C0A" w:rsidRDefault="00BD6C0A" w:rsidP="00BD6C0A">
      <w:pPr>
        <w:jc w:val="both"/>
      </w:pPr>
    </w:p>
    <w:p w14:paraId="54223FBD" w14:textId="45D88052" w:rsidR="00BD6C0A" w:rsidRPr="00BD6C0A" w:rsidRDefault="00BD6C0A" w:rsidP="00BD6C0A">
      <w:pPr>
        <w:jc w:val="both"/>
        <w:rPr>
          <w:i/>
        </w:rPr>
      </w:pPr>
      <w:r w:rsidRPr="001B3C44">
        <w:rPr>
          <w:b/>
          <w:i/>
          <w:u w:val="single"/>
        </w:rPr>
        <w:t xml:space="preserve">Proposal </w:t>
      </w:r>
      <w:r>
        <w:rPr>
          <w:b/>
          <w:i/>
          <w:u w:val="single"/>
        </w:rPr>
        <w:t>5</w:t>
      </w:r>
      <w:r w:rsidRPr="001B3C44">
        <w:rPr>
          <w:b/>
          <w:i/>
          <w:u w:val="single"/>
        </w:rPr>
        <w:t>:</w:t>
      </w:r>
      <w:r w:rsidRPr="001B3C44">
        <w:rPr>
          <w:i/>
        </w:rPr>
        <w:t xml:space="preserve"> </w:t>
      </w:r>
      <w:r>
        <w:rPr>
          <w:i/>
        </w:rPr>
        <w:t>The explicit request is carried in MAC CE.</w:t>
      </w:r>
    </w:p>
    <w:p w14:paraId="4079CD46" w14:textId="77777777" w:rsidR="00BD6C0A" w:rsidRDefault="00BD6C0A" w:rsidP="0017230C"/>
    <w:p w14:paraId="6DCBA875" w14:textId="6F4954F5" w:rsidR="00BD6C0A" w:rsidRDefault="00BD6C0A" w:rsidP="00BD6C0A">
      <w:pPr>
        <w:jc w:val="both"/>
      </w:pPr>
      <w:r>
        <w:t>UE-B could apply the legacy resource selection procedure (including partial sensing or random resource selection) to select the PSCCH/PSSCH resources to deliver the explicit request. In UE-B’s resource selection, the data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t>) is the same as the TB which UE-B wants to transmit, the number of sub-channels (</w:t>
      </w:r>
      <m:oMath>
        <m:sSub>
          <m:sSubPr>
            <m:ctrlPr>
              <w:rPr>
                <w:rFonts w:ascii="Cambria Math" w:hAnsi="Cambria Math"/>
                <w:i/>
              </w:rPr>
            </m:ctrlPr>
          </m:sSubPr>
          <m:e>
            <m:r>
              <w:rPr>
                <w:rFonts w:ascii="Cambria Math" w:hAnsi="Cambria Math"/>
              </w:rPr>
              <m:t>L</m:t>
            </m:r>
          </m:e>
          <m:sub>
            <m:r>
              <w:rPr>
                <w:rFonts w:ascii="Cambria Math" w:hAnsi="Cambria Math"/>
              </w:rPr>
              <m:t>subCH</m:t>
            </m:r>
          </m:sub>
        </m:sSub>
      </m:oMath>
      <w:r>
        <w:t>) needed for the transmission is 1, and the resource reservation periodicity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t xml:space="preserve">) is 0. The remaining PDB depends on the remaining PDB of the TB which UE-B wants to transmit. </w:t>
      </w:r>
    </w:p>
    <w:p w14:paraId="14FE0EA3" w14:textId="1ED3CB75" w:rsidR="0017230C" w:rsidRDefault="0017230C" w:rsidP="0017230C"/>
    <w:p w14:paraId="2C7D024D" w14:textId="5D9A9A4B" w:rsidR="00BD6C0A" w:rsidRDefault="00BD6C0A" w:rsidP="00BD6C0A">
      <w:pPr>
        <w:jc w:val="both"/>
        <w:rPr>
          <w:i/>
        </w:rPr>
      </w:pPr>
      <w:r w:rsidRPr="001B3C44">
        <w:rPr>
          <w:b/>
          <w:i/>
          <w:u w:val="single"/>
        </w:rPr>
        <w:t xml:space="preserve">Proposal </w:t>
      </w:r>
      <w:r>
        <w:rPr>
          <w:b/>
          <w:i/>
          <w:u w:val="single"/>
        </w:rPr>
        <w:t>6</w:t>
      </w:r>
      <w:r w:rsidRPr="001B3C44">
        <w:rPr>
          <w:b/>
          <w:i/>
          <w:u w:val="single"/>
        </w:rPr>
        <w:t>:</w:t>
      </w:r>
      <w:r w:rsidRPr="001B3C44">
        <w:rPr>
          <w:i/>
        </w:rPr>
        <w:t xml:space="preserve"> </w:t>
      </w:r>
      <w:r>
        <w:rPr>
          <w:i/>
        </w:rPr>
        <w:t xml:space="preserve">UE-B applies the legacy resource selection procedure to </w:t>
      </w:r>
      <w:r w:rsidRPr="00BD6C0A">
        <w:rPr>
          <w:i/>
        </w:rPr>
        <w:t xml:space="preserve">select the PSCCH/PSSCH resources to deliver explicit request, where </w:t>
      </w:r>
      <m:oMath>
        <m:sSub>
          <m:sSubPr>
            <m:ctrlPr>
              <w:rPr>
                <w:rFonts w:ascii="Cambria Math" w:hAnsi="Cambria Math"/>
                <w:i/>
              </w:rPr>
            </m:ctrlPr>
          </m:sSubPr>
          <m:e>
            <m:r>
              <w:rPr>
                <w:rFonts w:ascii="Cambria Math" w:hAnsi="Cambria Math"/>
              </w:rPr>
              <m:t>L</m:t>
            </m:r>
          </m:e>
          <m:sub>
            <m:r>
              <w:rPr>
                <w:rFonts w:ascii="Cambria Math" w:hAnsi="Cambria Math"/>
              </w:rPr>
              <m:t>subCH</m:t>
            </m:r>
          </m:sub>
        </m:sSub>
        <m:r>
          <w:rPr>
            <w:rFonts w:ascii="Cambria Math" w:hAnsi="Cambria Math"/>
          </w:rPr>
          <m:t>=1</m:t>
        </m:r>
      </m:oMath>
      <w:r w:rsidRPr="00BD6C0A">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=0</m:t>
        </m:r>
      </m:oMath>
      <w:r w:rsidRPr="00BD6C0A">
        <w:rPr>
          <w:i/>
        </w:rPr>
        <w:t>,</w:t>
      </w:r>
      <m:oMath>
        <m:r>
          <w:rPr>
            <w:rFonts w:ascii="Cambria Math" w:hAnsi="Cambria Math"/>
          </w:rPr>
          <m:t xml:space="preserve"> 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00CB33B4">
        <w:rPr>
          <w:i/>
        </w:rPr>
        <w:t xml:space="preserve"> is same as the data priority of the TB which UE-B wants to transmit, </w:t>
      </w:r>
      <w:r w:rsidRPr="00BD6C0A">
        <w:rPr>
          <w:i/>
        </w:rPr>
        <w:t>and</w:t>
      </w:r>
      <w:r>
        <w:t xml:space="preserve"> </w:t>
      </w:r>
      <w:r w:rsidRPr="00BD6C0A">
        <w:rPr>
          <w:i/>
          <w:iCs/>
        </w:rPr>
        <w:t>remaining PDB depend</w:t>
      </w:r>
      <w:r w:rsidR="00CB33B4">
        <w:rPr>
          <w:i/>
          <w:iCs/>
        </w:rPr>
        <w:t>s</w:t>
      </w:r>
      <w:r w:rsidRPr="00BD6C0A">
        <w:rPr>
          <w:i/>
          <w:iCs/>
        </w:rPr>
        <w:t xml:space="preserve"> on the remaining PDB of the TB which UE-B wants to transmit.</w:t>
      </w:r>
      <w:r>
        <w:t xml:space="preserve"> </w:t>
      </w:r>
    </w:p>
    <w:p w14:paraId="5FDC3B17" w14:textId="77777777" w:rsidR="00BD6C0A" w:rsidRPr="0017230C" w:rsidRDefault="00BD6C0A" w:rsidP="0017230C"/>
    <w:p w14:paraId="59BD6882" w14:textId="7B2F97AF" w:rsidR="00BD6C0A" w:rsidRDefault="00BD6C0A" w:rsidP="00EE17AA">
      <w:pPr>
        <w:pStyle w:val="Heading3"/>
      </w:pPr>
      <w:r>
        <w:t xml:space="preserve">Non </w:t>
      </w:r>
      <w:r w:rsidR="001C2327" w:rsidRPr="00315E1A">
        <w:t>explicit reques</w:t>
      </w:r>
      <w:r>
        <w:t xml:space="preserve">t </w:t>
      </w:r>
    </w:p>
    <w:p w14:paraId="7225DFD2" w14:textId="07B6275E" w:rsidR="00BD6C0A" w:rsidRPr="00BD6C0A" w:rsidRDefault="00BD6C0A" w:rsidP="00BD6C0A">
      <w:pPr>
        <w:pStyle w:val="Heading4"/>
      </w:pPr>
      <w:r>
        <w:t>Triggering conditions other than explicit request</w:t>
      </w:r>
    </w:p>
    <w:p w14:paraId="4C1FD7A6" w14:textId="77777777" w:rsidR="00BD6C0A" w:rsidRDefault="00BD6C0A" w:rsidP="00BD6C0A">
      <w:pPr>
        <w:jc w:val="both"/>
      </w:pPr>
      <w:r>
        <w:t xml:space="preserve">Consider a use case where UE-A is a road-side unit which has powerful sensing capability. UE-A could transmit its sensing results to help one or more neighbor UEs (including UE-B) to enhance their resource selection reliability. In this use case, UE-A does not transmit inter-UE coordination only at an explicit request from UE-B. Instead, UE-A could be configured to transmit inter-UE coordination when a certain condition (other than explicit request reception) is satisfied. </w:t>
      </w:r>
    </w:p>
    <w:p w14:paraId="7CA0CE79" w14:textId="77777777" w:rsidR="00BD6C0A" w:rsidRDefault="00BD6C0A" w:rsidP="00BD6C0A">
      <w:pPr>
        <w:jc w:val="both"/>
      </w:pPr>
    </w:p>
    <w:p w14:paraId="401DE9A0" w14:textId="77777777" w:rsidR="00BD6C0A" w:rsidRDefault="00BD6C0A" w:rsidP="00BD6C0A">
      <w:pPr>
        <w:jc w:val="both"/>
      </w:pPr>
      <w:r>
        <w:t xml:space="preserve">One possible triggering condition is the related to CBR level of the system. Specifically, UE-A starts the transmission of inter-UE coordination upon detecting high CBR level. When a system experiences high CBR, the resource collision possibility increases. Hence, it is desirable for UE-A to send inter-UE coordination to reduce the resource collision possibility. When a system experiences low CBR, the resource collision possibility is low, and it is unnecessary for UE-A to send out inter-UE coordination. Furthermore, not every UE in a system needs to send inter-UE coordination when detecting high CBR level. Only the UE configured by higher layer to send inter-UE coordination needs to do so. </w:t>
      </w:r>
    </w:p>
    <w:p w14:paraId="569867BB" w14:textId="77777777" w:rsidR="00BD6C0A" w:rsidRDefault="00BD6C0A" w:rsidP="00BD6C0A">
      <w:pPr>
        <w:jc w:val="both"/>
      </w:pPr>
    </w:p>
    <w:p w14:paraId="2FD04B26" w14:textId="519A37A2" w:rsidR="00BD6C0A" w:rsidRDefault="00BD6C0A" w:rsidP="00BD6C0A">
      <w:pPr>
        <w:jc w:val="both"/>
        <w:rPr>
          <w:i/>
        </w:rPr>
      </w:pPr>
      <w:r w:rsidRPr="001B3C44">
        <w:rPr>
          <w:b/>
          <w:i/>
          <w:u w:val="single"/>
        </w:rPr>
        <w:t xml:space="preserve">Proposal </w:t>
      </w:r>
      <w:r>
        <w:rPr>
          <w:b/>
          <w:i/>
          <w:u w:val="single"/>
        </w:rPr>
        <w:t>7</w:t>
      </w:r>
      <w:r w:rsidRPr="001B3C44">
        <w:rPr>
          <w:b/>
          <w:i/>
          <w:u w:val="single"/>
        </w:rPr>
        <w:t>:</w:t>
      </w:r>
      <w:r w:rsidRPr="001B3C44">
        <w:rPr>
          <w:i/>
        </w:rPr>
        <w:t xml:space="preserve"> </w:t>
      </w:r>
      <w:r>
        <w:rPr>
          <w:i/>
        </w:rPr>
        <w:t xml:space="preserve">Confirm the working assumption that in inter-UE coordination scheme 1, UE-A sends the inter-UE coordination triggered by a condition other than an explicit request reception. The possible triggering conditions include </w:t>
      </w:r>
    </w:p>
    <w:p w14:paraId="64DFBEF4" w14:textId="77777777" w:rsidR="00BD6C0A" w:rsidRDefault="00BD6C0A" w:rsidP="00BD6C0A">
      <w:pPr>
        <w:pStyle w:val="ListParagraph"/>
        <w:numPr>
          <w:ilvl w:val="0"/>
          <w:numId w:val="12"/>
        </w:numPr>
        <w:jc w:val="both"/>
        <w:rPr>
          <w:rFonts w:ascii="Times New Roman" w:eastAsia="Malgun Gothic" w:hAnsi="Times New Roman"/>
          <w:i/>
          <w:sz w:val="24"/>
          <w:szCs w:val="24"/>
          <w:lang w:eastAsia="zh-CN"/>
        </w:rPr>
      </w:pPr>
      <w:r w:rsidRPr="006C2F14">
        <w:rPr>
          <w:rFonts w:ascii="Times New Roman" w:eastAsia="Malgun Gothic" w:hAnsi="Times New Roman"/>
          <w:i/>
          <w:sz w:val="24"/>
          <w:szCs w:val="24"/>
          <w:lang w:eastAsia="zh-CN"/>
        </w:rPr>
        <w:t>CBR is higher than a threshold</w:t>
      </w:r>
    </w:p>
    <w:p w14:paraId="76AD81C9" w14:textId="77777777" w:rsidR="00BD6C0A" w:rsidRPr="006C2F14" w:rsidRDefault="00BD6C0A" w:rsidP="00BD6C0A">
      <w:pPr>
        <w:pStyle w:val="ListParagraph"/>
        <w:numPr>
          <w:ilvl w:val="0"/>
          <w:numId w:val="12"/>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UE-A is configured by higher layer</w:t>
      </w:r>
    </w:p>
    <w:p w14:paraId="198F60FC" w14:textId="73E2EEE3" w:rsidR="0017230C" w:rsidRDefault="0017230C" w:rsidP="0017230C"/>
    <w:p w14:paraId="63F37139" w14:textId="45ADFDD5" w:rsidR="00BD6C0A" w:rsidRDefault="00BD6C0A" w:rsidP="0017230C">
      <w:pPr>
        <w:pStyle w:val="Heading4"/>
      </w:pPr>
      <w:r>
        <w:t>Combination of preferred/non-preferred resources with condition triggers</w:t>
      </w:r>
    </w:p>
    <w:p w14:paraId="64852247" w14:textId="0F1E2124" w:rsidR="00BD6C0A" w:rsidRDefault="00BD6C0A" w:rsidP="00BD6C0A">
      <w:pPr>
        <w:jc w:val="both"/>
      </w:pPr>
      <w:r>
        <w:t>When UE-A sends the inter-UE coordination not triggered by an explicit requestion reception, UE-A does not know the resource selection parameters at UE-B (e.g., number of resources to be selected, etc.), which are needed in the legacy resource selection procedure. Hence, it is impossible for UE-A to identify the set of preferred resources. In this case, we think that UE-A only transmits the set of non-preferred resources. On the other hand, if UE-A transmit</w:t>
      </w:r>
      <w:r w:rsidR="001F6927">
        <w:t>s</w:t>
      </w:r>
      <w:r>
        <w:t xml:space="preserve"> the set of preferred resources, then the preferred resources may be simultaneously used by multiple UE-Bs, which leads to high resource collision possibility. </w:t>
      </w:r>
    </w:p>
    <w:p w14:paraId="6280DFA6" w14:textId="77777777" w:rsidR="00BD6C0A" w:rsidRDefault="00BD6C0A" w:rsidP="00BD6C0A">
      <w:pPr>
        <w:jc w:val="both"/>
      </w:pPr>
    </w:p>
    <w:p w14:paraId="0510C5B1" w14:textId="5CD3B40C" w:rsidR="00BD6C0A" w:rsidRDefault="00BD6C0A" w:rsidP="00BD6C0A">
      <w:pPr>
        <w:jc w:val="both"/>
        <w:rPr>
          <w:i/>
        </w:rPr>
      </w:pPr>
      <w:r w:rsidRPr="001B3C44">
        <w:rPr>
          <w:b/>
          <w:i/>
          <w:u w:val="single"/>
        </w:rPr>
        <w:t xml:space="preserve">Proposal </w:t>
      </w:r>
      <w:r>
        <w:rPr>
          <w:b/>
          <w:i/>
          <w:u w:val="single"/>
        </w:rPr>
        <w:t>8</w:t>
      </w:r>
      <w:r w:rsidRPr="001B3C44">
        <w:rPr>
          <w:b/>
          <w:i/>
          <w:u w:val="single"/>
        </w:rPr>
        <w:t>:</w:t>
      </w:r>
      <w:r w:rsidRPr="001B3C44">
        <w:rPr>
          <w:i/>
        </w:rPr>
        <w:t xml:space="preserve"> </w:t>
      </w:r>
      <w:r>
        <w:rPr>
          <w:i/>
        </w:rPr>
        <w:t>When UE-A sends inter-</w:t>
      </w:r>
      <w:proofErr w:type="gramStart"/>
      <w:r>
        <w:rPr>
          <w:i/>
        </w:rPr>
        <w:t>UE</w:t>
      </w:r>
      <w:proofErr w:type="gramEnd"/>
      <w:r>
        <w:rPr>
          <w:i/>
        </w:rPr>
        <w:t xml:space="preserve"> coordination triggered by a condition other than an explicit request reception, the inter-UE coordination only contains </w:t>
      </w:r>
      <w:r w:rsidR="001F6927">
        <w:rPr>
          <w:i/>
        </w:rPr>
        <w:t>a</w:t>
      </w:r>
      <w:r>
        <w:rPr>
          <w:i/>
        </w:rPr>
        <w:t xml:space="preserve"> set of non-preferred resources.</w:t>
      </w:r>
    </w:p>
    <w:p w14:paraId="68349D08" w14:textId="77777777" w:rsidR="00BD6C0A" w:rsidRPr="0017230C" w:rsidRDefault="00BD6C0A" w:rsidP="0017230C"/>
    <w:p w14:paraId="44355F0A" w14:textId="77777777" w:rsidR="00BD6C0A" w:rsidRDefault="0017230C" w:rsidP="00EE17AA">
      <w:pPr>
        <w:pStyle w:val="Heading3"/>
      </w:pPr>
      <w:r>
        <w:t xml:space="preserve">Generation of inter-UE </w:t>
      </w:r>
      <w:r w:rsidR="00BD6C0A">
        <w:t>coordination</w:t>
      </w:r>
    </w:p>
    <w:p w14:paraId="08005604" w14:textId="06D48C85" w:rsidR="0017230C" w:rsidRDefault="00BD6C0A" w:rsidP="00BD6C0A">
      <w:pPr>
        <w:jc w:val="both"/>
      </w:pPr>
      <w:r>
        <w:t xml:space="preserve">It was agreed that condition 1-A-1 and condition 1-A-2 are used when UE-A determines a set of preferred resources for UE-B. For both conditions, the legacy resource selection procedure is applied by UE-A to determine a set of preferred resources. The parameters used in the resource selection procedure need to be specified. </w:t>
      </w:r>
    </w:p>
    <w:p w14:paraId="231F6F8F" w14:textId="08077EFE" w:rsidR="00BD6C0A" w:rsidRDefault="00BD6C0A" w:rsidP="00BD6C0A">
      <w:pPr>
        <w:jc w:val="both"/>
      </w:pPr>
    </w:p>
    <w:p w14:paraId="2EE24E3A" w14:textId="6336EDCA" w:rsidR="00BD6C0A" w:rsidRDefault="00BD6C0A" w:rsidP="00BD6C0A">
      <w:pPr>
        <w:jc w:val="both"/>
      </w:pPr>
      <w:r>
        <w:t xml:space="preserve">When the inter-UE coordination is triggered by explicit request, the parameters used in UE-A’s resource selection procedure are provided in the explicit request. It has already been agreed that the parameters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t xml:space="preserve">, </w:t>
      </w:r>
      <m:oMath>
        <m:sSub>
          <m:sSubPr>
            <m:ctrlPr>
              <w:rPr>
                <w:rFonts w:ascii="Cambria Math" w:hAnsi="Cambria Math"/>
                <w:i/>
              </w:rPr>
            </m:ctrlPr>
          </m:sSubPr>
          <m:e>
            <m:r>
              <w:rPr>
                <w:rFonts w:ascii="Cambria Math" w:hAnsi="Cambria Math"/>
              </w:rPr>
              <m:t>L</m:t>
            </m:r>
          </m:e>
          <m:sub>
            <m:r>
              <w:rPr>
                <w:rFonts w:ascii="Cambria Math" w:hAnsi="Cambria Math"/>
              </w:rPr>
              <m:t>subCH</m:t>
            </m:r>
          </m:sub>
        </m:sSub>
      </m:oMath>
      <w:r>
        <w:t xml:space="preserve">,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t xml:space="preserve"> are provided in the explicit request. Additionally, the other parameters like the remaining packet delay budget,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and the number of time resources for a TB are either provided or derived from the information in the explicit request. </w:t>
      </w:r>
    </w:p>
    <w:p w14:paraId="4D9984A2" w14:textId="4D4D3E24" w:rsidR="00BD6C0A" w:rsidRDefault="00BD6C0A" w:rsidP="00BD6C0A">
      <w:pPr>
        <w:jc w:val="both"/>
      </w:pPr>
    </w:p>
    <w:p w14:paraId="094A1A53" w14:textId="5FD256BA" w:rsidR="00BD6C0A" w:rsidRDefault="00BD6C0A" w:rsidP="00BD6C0A">
      <w:pPr>
        <w:jc w:val="both"/>
      </w:pPr>
      <w:r w:rsidRPr="001B3C44">
        <w:rPr>
          <w:b/>
          <w:i/>
          <w:u w:val="single"/>
        </w:rPr>
        <w:t xml:space="preserve">Proposal </w:t>
      </w:r>
      <w:r>
        <w:rPr>
          <w:b/>
          <w:i/>
          <w:u w:val="single"/>
        </w:rPr>
        <w:t>9</w:t>
      </w:r>
      <w:r w:rsidRPr="001B3C44">
        <w:rPr>
          <w:b/>
          <w:i/>
          <w:u w:val="single"/>
        </w:rPr>
        <w:t>:</w:t>
      </w:r>
      <w:r w:rsidRPr="001B3C44">
        <w:rPr>
          <w:i/>
        </w:rPr>
        <w:t xml:space="preserve"> </w:t>
      </w:r>
      <w:r>
        <w:rPr>
          <w:i/>
        </w:rPr>
        <w:t xml:space="preserve">When UE-A determines a set of preferred resources triggered by explicit request, it applies the legacy resource selection procedure, with the parameters of remaining packet delay budget,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BD6C0A">
        <w:rPr>
          <w:i/>
          <w:iCs/>
        </w:rPr>
        <w:t>and the number of time resources for a TB</w:t>
      </w:r>
      <w:r>
        <w:rPr>
          <w:i/>
          <w:iCs/>
        </w:rPr>
        <w:t xml:space="preserve"> being either provided or derived from the information in the explicit request.</w:t>
      </w:r>
    </w:p>
    <w:p w14:paraId="38FD8F65" w14:textId="77777777" w:rsidR="00BD6C0A" w:rsidRPr="0017230C" w:rsidRDefault="00BD6C0A" w:rsidP="0017230C"/>
    <w:p w14:paraId="34B499BB" w14:textId="04FC18F3" w:rsidR="00E65359" w:rsidRDefault="00E65359" w:rsidP="00EE17AA">
      <w:pPr>
        <w:pStyle w:val="Heading3"/>
      </w:pPr>
      <w:r>
        <w:t>Contents of inter-UE coordination</w:t>
      </w:r>
    </w:p>
    <w:p w14:paraId="7BD07B08" w14:textId="0C6F6017" w:rsidR="00BD6C0A" w:rsidRDefault="00BD6C0A" w:rsidP="00BD6C0A">
      <w:pPr>
        <w:jc w:val="both"/>
      </w:pPr>
      <w:r>
        <w:t xml:space="preserve">It was agreed that the indication of resource set in the inter-UE coordination is based on </w:t>
      </w:r>
      <m:oMath>
        <m:r>
          <w:rPr>
            <w:rFonts w:ascii="Cambria Math" w:hAnsi="Cambria Math"/>
          </w:rPr>
          <m:t>N</m:t>
        </m:r>
      </m:oMath>
      <w:r>
        <w:t xml:space="preserve"> combination of (TRIV, FRIV, resource reservation period) and the first resource location of each TRIV, where the latter is separately indicated.</w:t>
      </w:r>
    </w:p>
    <w:p w14:paraId="2E2FC038" w14:textId="77777777" w:rsidR="00BD6C0A" w:rsidRDefault="00BD6C0A" w:rsidP="00BD6C0A">
      <w:pPr>
        <w:jc w:val="both"/>
      </w:pPr>
    </w:p>
    <w:p w14:paraId="7EB6B172" w14:textId="77777777" w:rsidR="00BD6C0A" w:rsidRDefault="00BD6C0A" w:rsidP="00BD6C0A">
      <w:pPr>
        <w:jc w:val="both"/>
      </w:pPr>
      <w:r>
        <w:t xml:space="preserve">In principle, the indicated resource set should be after the slot of the inter-UE coordination transmission. If the inter-UE coordination is transmitted multiple times, then the indicated resource set is only after the slot with the last retransmission of the inter-UE coordination. </w:t>
      </w:r>
    </w:p>
    <w:p w14:paraId="5A53AD73" w14:textId="77777777" w:rsidR="00BD6C0A" w:rsidRDefault="00BD6C0A" w:rsidP="00BD6C0A">
      <w:pPr>
        <w:jc w:val="both"/>
      </w:pPr>
    </w:p>
    <w:p w14:paraId="34EBEEEC" w14:textId="750426FC" w:rsidR="00BD6C0A" w:rsidRDefault="00BD6C0A" w:rsidP="00BD6C0A">
      <w:pPr>
        <w:jc w:val="both"/>
      </w:pPr>
      <w:r>
        <w:t xml:space="preserve">Hence, we propose to use the slot of the last retransmission of the inter-UE coordination plus a certain slot offset value as the reference slot to indicate the first resource location of each TRIV. This slot offset value is aimed to cover the processing time of the inter-UE coordination message, and it can be pre-determined or (pre)configured per resource pool. Specifically, the first resource location of each TRIV is represented by the time gap to the slot of the last retransmission of the inter-UE coordination plus the (pre)configured slot offset value. </w:t>
      </w:r>
    </w:p>
    <w:p w14:paraId="745BE134" w14:textId="03DB9030" w:rsidR="00BD6C0A" w:rsidRDefault="00BD6C0A" w:rsidP="00BD6C0A">
      <w:pPr>
        <w:jc w:val="both"/>
      </w:pPr>
    </w:p>
    <w:p w14:paraId="4898C586" w14:textId="014E877A" w:rsidR="00BD6C0A" w:rsidRDefault="00BD6C0A" w:rsidP="00BD6C0A">
      <w:pPr>
        <w:jc w:val="both"/>
      </w:pPr>
      <w:r w:rsidRPr="001B3C44">
        <w:rPr>
          <w:b/>
          <w:i/>
          <w:u w:val="single"/>
        </w:rPr>
        <w:lastRenderedPageBreak/>
        <w:t xml:space="preserve">Proposal </w:t>
      </w:r>
      <w:r>
        <w:rPr>
          <w:b/>
          <w:i/>
          <w:u w:val="single"/>
        </w:rPr>
        <w:t>10</w:t>
      </w:r>
      <w:r w:rsidRPr="001B3C44">
        <w:rPr>
          <w:b/>
          <w:i/>
          <w:u w:val="single"/>
        </w:rPr>
        <w:t>:</w:t>
      </w:r>
      <w:r w:rsidRPr="001B3C44">
        <w:rPr>
          <w:i/>
        </w:rPr>
        <w:t xml:space="preserve"> </w:t>
      </w:r>
      <w:r>
        <w:rPr>
          <w:i/>
        </w:rPr>
        <w:t>For the indication of resource set in inter-UE coordination scheme 1, the first resource location of each TRIV is represented by the time gap to the slot of the last retransmission of the inter-UE coordination plus a (pre)configured slot offset.</w:t>
      </w:r>
    </w:p>
    <w:p w14:paraId="50D0996E" w14:textId="77777777" w:rsidR="00BD6C0A" w:rsidRDefault="00BD6C0A" w:rsidP="00BD6C0A">
      <w:pPr>
        <w:jc w:val="both"/>
      </w:pPr>
    </w:p>
    <w:p w14:paraId="3FA96564" w14:textId="4ADD71B1" w:rsidR="00BD6C0A" w:rsidRDefault="00BD6C0A" w:rsidP="00BD6C0A">
      <w:pPr>
        <w:jc w:val="both"/>
      </w:pPr>
      <w:r>
        <w:t xml:space="preserve">Two alternatives on the container of the inter-UE coordination information are supported and selected based on resource pool (pre)configuration. In one alternative, the inter-UE coordination is carried in MAC CE. In another alternative, the inter-UE coordination is carried in MAC CE, but they can be additionally carried in SCI stage 2 for a smaller number of </w:t>
      </w:r>
      <m:oMath>
        <m:r>
          <w:rPr>
            <w:rFonts w:ascii="Cambria Math" w:hAnsi="Cambria Math"/>
          </w:rPr>
          <m:t>N</m:t>
        </m:r>
      </m:oMath>
      <w:r>
        <w:t xml:space="preserve">. </w:t>
      </w:r>
    </w:p>
    <w:p w14:paraId="79327492" w14:textId="77777777" w:rsidR="00BD6C0A" w:rsidRDefault="00BD6C0A" w:rsidP="00BD6C0A">
      <w:pPr>
        <w:jc w:val="both"/>
      </w:pPr>
    </w:p>
    <w:p w14:paraId="7D1842F5" w14:textId="39D66915" w:rsidR="00BD6C0A" w:rsidRDefault="00BD6C0A" w:rsidP="00BD6C0A">
      <w:pPr>
        <w:jc w:val="both"/>
      </w:pPr>
      <w:r>
        <w:t xml:space="preserve">The maximum of </w:t>
      </w:r>
      <m:oMath>
        <m:r>
          <w:rPr>
            <w:rFonts w:ascii="Cambria Math" w:hAnsi="Cambria Math"/>
          </w:rPr>
          <m:t>N</m:t>
        </m:r>
      </m:oMath>
      <w:r>
        <w:t xml:space="preserve"> for the indication in SCI stage 2 has not been determined. Due to the payload size limitation of SCI stage 2, the threshold of </w:t>
      </w:r>
      <m:oMath>
        <m:r>
          <w:rPr>
            <w:rFonts w:ascii="Cambria Math" w:hAnsi="Cambria Math"/>
          </w:rPr>
          <m:t>N</m:t>
        </m:r>
      </m:oMath>
      <w:r>
        <w:t xml:space="preserve"> cannot be larger than 3. The maximum of </w:t>
      </w:r>
      <m:oMath>
        <m:r>
          <w:rPr>
            <w:rFonts w:ascii="Cambria Math" w:hAnsi="Cambria Math"/>
          </w:rPr>
          <m:t>N</m:t>
        </m:r>
      </m:oMath>
      <w:r>
        <w:t xml:space="preserve">, which is no more than 3, can be (pre)configured per resource pool to have the flexibility, fitting to </w:t>
      </w:r>
      <w:r w:rsidR="000F6C42">
        <w:t>different</w:t>
      </w:r>
      <w:r>
        <w:t xml:space="preserve"> resource pool configurations (e.g., the number of sub-channels in a resource pool).  </w:t>
      </w:r>
    </w:p>
    <w:p w14:paraId="6FE13157" w14:textId="2D2ECFB1" w:rsidR="00BD6C0A" w:rsidRDefault="00BD6C0A" w:rsidP="00BD6C0A">
      <w:pPr>
        <w:jc w:val="both"/>
      </w:pPr>
    </w:p>
    <w:p w14:paraId="77E28127" w14:textId="407151EE" w:rsidR="00BD6C0A" w:rsidRDefault="00BD6C0A" w:rsidP="00BD6C0A">
      <w:pPr>
        <w:jc w:val="both"/>
      </w:pPr>
      <w:r w:rsidRPr="001B3C44">
        <w:rPr>
          <w:b/>
          <w:i/>
          <w:u w:val="single"/>
        </w:rPr>
        <w:t xml:space="preserve">Proposal </w:t>
      </w:r>
      <w:r>
        <w:rPr>
          <w:b/>
          <w:i/>
          <w:u w:val="single"/>
        </w:rPr>
        <w:t>11</w:t>
      </w:r>
      <w:r w:rsidRPr="001B3C44">
        <w:rPr>
          <w:b/>
          <w:i/>
          <w:u w:val="single"/>
        </w:rPr>
        <w:t>:</w:t>
      </w:r>
      <w:r w:rsidRPr="001B3C44">
        <w:rPr>
          <w:i/>
        </w:rPr>
        <w:t xml:space="preserve"> </w:t>
      </w:r>
      <w:r>
        <w:rPr>
          <w:i/>
        </w:rPr>
        <w:t xml:space="preserve">The maximum number of combinations of (TRIV, FRIV, resource reservation period) carried in SCI stage 2 </w:t>
      </w:r>
      <w:r w:rsidR="000F6C42">
        <w:rPr>
          <w:i/>
        </w:rPr>
        <w:t xml:space="preserve">for inter-UE coordination </w:t>
      </w:r>
      <w:r>
        <w:rPr>
          <w:i/>
        </w:rPr>
        <w:t>is (pre)configured per resource pool.</w:t>
      </w:r>
    </w:p>
    <w:p w14:paraId="4C9AB9E5" w14:textId="49BBFBF3" w:rsidR="00BD6C0A" w:rsidRDefault="00BD6C0A" w:rsidP="00BD6C0A">
      <w:pPr>
        <w:jc w:val="both"/>
      </w:pPr>
      <w:r>
        <w:br/>
        <w:t>In our view, the actual number of combinations of (TRIV, FRIV, resource reservation period) carried in SCI stage 2 could be dynamically changed, based on UE-A’s operations. For example, if UE-A only detects a single resource reservation from a UE, then the actual number of combinations of (TRIV, FRIV, resource reservation period) for the non-preferred resource set in SCI stage 2 is 1. This number should be indicated in SCI stage 1 for the effective decoding of SCI stage 2. Basically, UE-B derives the payload size of SCI stage 2 upon the decoding of SCI stage 1, which could be used in SCI stage 2 decoding.</w:t>
      </w:r>
    </w:p>
    <w:p w14:paraId="33C9C631" w14:textId="77777777" w:rsidR="00BD6C0A" w:rsidRDefault="00BD6C0A" w:rsidP="00BD6C0A"/>
    <w:p w14:paraId="528D7AE5" w14:textId="11ABEDC4" w:rsidR="00BD6C0A" w:rsidRDefault="00BD6C0A" w:rsidP="00BD6C0A">
      <w:pPr>
        <w:jc w:val="both"/>
        <w:rPr>
          <w:i/>
        </w:rPr>
      </w:pPr>
      <w:r w:rsidRPr="001B3C44">
        <w:rPr>
          <w:b/>
          <w:i/>
          <w:u w:val="single"/>
        </w:rPr>
        <w:t xml:space="preserve">Proposal </w:t>
      </w:r>
      <w:r>
        <w:rPr>
          <w:b/>
          <w:i/>
          <w:u w:val="single"/>
        </w:rPr>
        <w:t>12</w:t>
      </w:r>
      <w:r w:rsidRPr="001B3C44">
        <w:rPr>
          <w:b/>
          <w:i/>
          <w:u w:val="single"/>
        </w:rPr>
        <w:t>:</w:t>
      </w:r>
      <w:r w:rsidRPr="001B3C44">
        <w:rPr>
          <w:i/>
        </w:rPr>
        <w:t xml:space="preserve"> </w:t>
      </w:r>
      <w:r>
        <w:rPr>
          <w:i/>
        </w:rPr>
        <w:t xml:space="preserve">The actual number of combinations of (TRIV, FRIV, resource reservation period) carried in SCI stage 2 is indicated in SCI stage 1. </w:t>
      </w:r>
    </w:p>
    <w:p w14:paraId="3F6C872C" w14:textId="418A71E2" w:rsidR="00BD6C0A" w:rsidRDefault="00BD6C0A" w:rsidP="00BD6C0A">
      <w:pPr>
        <w:rPr>
          <w:i/>
        </w:rPr>
      </w:pPr>
    </w:p>
    <w:p w14:paraId="197C6C28" w14:textId="40948C33" w:rsidR="00BD6C0A" w:rsidRDefault="00BD6C0A" w:rsidP="00BD6C0A">
      <w:pPr>
        <w:jc w:val="both"/>
      </w:pPr>
      <w:r>
        <w:t xml:space="preserve">It was agreed that for the indication of resource set, the value of resource reservation period is omitted at least when the transmission of preferred resource set is triggered by UE-B’s explicit request. On the other hand, if the inter-UE coordination is triggered by conditions other than UE-B’s explicit request, then the resource reservation period should be contained in the </w:t>
      </w:r>
      <m:oMath>
        <m:r>
          <w:rPr>
            <w:rFonts w:ascii="Cambria Math" w:hAnsi="Cambria Math"/>
          </w:rPr>
          <m:t>N</m:t>
        </m:r>
      </m:oMath>
      <w:r>
        <w:t xml:space="preserve"> combinations of (TRIV, FRIV, resource reservation period). To avoid blind decoding of SCI stage 2 due to different triggering conditions, it is preferred to indicate whether or not the inter-UE coordination is triggered by UE-B’s explicit request, which implies whether the resource reservation period is included in SCI stage 2. </w:t>
      </w:r>
    </w:p>
    <w:p w14:paraId="1DD3526D" w14:textId="4F0DE787" w:rsidR="00BD6C0A" w:rsidRDefault="00BD6C0A" w:rsidP="00BD6C0A">
      <w:pPr>
        <w:jc w:val="both"/>
      </w:pPr>
    </w:p>
    <w:p w14:paraId="63780E44" w14:textId="6D1ECEDB" w:rsidR="00BD6C0A" w:rsidRDefault="00BD6C0A" w:rsidP="00BD6C0A">
      <w:pPr>
        <w:jc w:val="both"/>
        <w:rPr>
          <w:i/>
        </w:rPr>
      </w:pPr>
      <w:r w:rsidRPr="001B3C44">
        <w:rPr>
          <w:b/>
          <w:i/>
          <w:u w:val="single"/>
        </w:rPr>
        <w:t xml:space="preserve">Proposal </w:t>
      </w:r>
      <w:r>
        <w:rPr>
          <w:b/>
          <w:i/>
          <w:u w:val="single"/>
        </w:rPr>
        <w:t>13</w:t>
      </w:r>
      <w:r w:rsidRPr="001B3C44">
        <w:rPr>
          <w:b/>
          <w:i/>
          <w:u w:val="single"/>
        </w:rPr>
        <w:t>:</w:t>
      </w:r>
      <w:r w:rsidRPr="001B3C44">
        <w:rPr>
          <w:i/>
        </w:rPr>
        <w:t xml:space="preserve"> </w:t>
      </w:r>
      <w:r>
        <w:rPr>
          <w:i/>
        </w:rPr>
        <w:t xml:space="preserve">Whether the resource reservation period is included in SCI stage 2 is indicated in SCI stage 1. </w:t>
      </w:r>
    </w:p>
    <w:p w14:paraId="58342DD7" w14:textId="77777777" w:rsidR="00BD6C0A" w:rsidRPr="00BD6C0A" w:rsidRDefault="00BD6C0A" w:rsidP="00BD6C0A"/>
    <w:p w14:paraId="6512E599" w14:textId="46047977" w:rsidR="0017230C" w:rsidRDefault="0017230C" w:rsidP="00EE17AA">
      <w:pPr>
        <w:pStyle w:val="Heading3"/>
      </w:pPr>
      <w:r>
        <w:t>Transmission of inter-UE coordination</w:t>
      </w:r>
    </w:p>
    <w:p w14:paraId="71328CB6" w14:textId="4C380C94" w:rsidR="00BD6C0A" w:rsidRDefault="00BD6C0A" w:rsidP="00BD6C0A">
      <w:pPr>
        <w:jc w:val="both"/>
      </w:pPr>
      <w:r>
        <w:t>UE-A could apply the legacy resource selection procedure (including partial sensing or random resource selection) to select the PSCCH/PSSCH resources to deliver the inter-UE coordination message. In UE-A’s resource selection, the number of sub-channels (</w:t>
      </w:r>
      <m:oMath>
        <m:sSub>
          <m:sSubPr>
            <m:ctrlPr>
              <w:rPr>
                <w:rFonts w:ascii="Cambria Math" w:hAnsi="Cambria Math"/>
                <w:i/>
              </w:rPr>
            </m:ctrlPr>
          </m:sSubPr>
          <m:e>
            <m:r>
              <w:rPr>
                <w:rFonts w:ascii="Cambria Math" w:hAnsi="Cambria Math"/>
              </w:rPr>
              <m:t>L</m:t>
            </m:r>
          </m:e>
          <m:sub>
            <m:r>
              <w:rPr>
                <w:rFonts w:ascii="Cambria Math" w:hAnsi="Cambria Math"/>
              </w:rPr>
              <m:t>subCH</m:t>
            </m:r>
          </m:sub>
        </m:sSub>
      </m:oMath>
      <w:r>
        <w:t>) needed for the transmission is 1, and the resource reservation periodicity (</w:t>
      </w:r>
      <m:oMath>
        <m:sSub>
          <m:sSubPr>
            <m:ctrlPr>
              <w:rPr>
                <w:rFonts w:ascii="Cambria Math" w:hAnsi="Cambria Math"/>
                <w:i/>
              </w:rPr>
            </m:ctrlPr>
          </m:sSubPr>
          <m:e>
            <m:r>
              <w:rPr>
                <w:rFonts w:ascii="Cambria Math" w:hAnsi="Cambria Math"/>
              </w:rPr>
              <m:t>P</m:t>
            </m:r>
          </m:e>
          <m:sub>
            <m:r>
              <w:rPr>
                <w:rFonts w:ascii="Cambria Math" w:hAnsi="Cambria Math"/>
              </w:rPr>
              <m:t>rsvp_TX</m:t>
            </m:r>
          </m:sub>
        </m:sSub>
      </m:oMath>
      <w:r>
        <w:t>) is 0. The remaining PDB depends on the first indicat</w:t>
      </w:r>
      <w:r w:rsidR="000F6C42">
        <w:t>ed</w:t>
      </w:r>
      <w:r>
        <w:t xml:space="preserve"> resource in the inter-UE coordination message. </w:t>
      </w:r>
    </w:p>
    <w:p w14:paraId="00E6145C" w14:textId="15A7B579" w:rsidR="00BD6C0A" w:rsidRDefault="00BD6C0A" w:rsidP="00BD6C0A">
      <w:pPr>
        <w:jc w:val="both"/>
      </w:pPr>
    </w:p>
    <w:p w14:paraId="03590560" w14:textId="21CFE2DA" w:rsidR="00BD6C0A" w:rsidRDefault="00BD6C0A" w:rsidP="00BD6C0A">
      <w:pPr>
        <w:jc w:val="both"/>
      </w:pPr>
      <w:r>
        <w:t>If the inter-UE coordination is triggered by UE-B’s explicit request, then the data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t>) is the same as the explicit request. If the inter-UE coordination is triggered by conditions other than explicit request, then the data priority is based on resource pool (pre)configuration.</w:t>
      </w:r>
    </w:p>
    <w:p w14:paraId="0BE4318F" w14:textId="77777777" w:rsidR="00BD6C0A" w:rsidRDefault="00BD6C0A" w:rsidP="00BD6C0A"/>
    <w:p w14:paraId="6CAEF462" w14:textId="40A504DB" w:rsidR="00BD6C0A" w:rsidRDefault="00BD6C0A" w:rsidP="00BD6C0A">
      <w:pPr>
        <w:jc w:val="both"/>
        <w:rPr>
          <w:i/>
        </w:rPr>
      </w:pPr>
      <w:r w:rsidRPr="001B3C44">
        <w:rPr>
          <w:b/>
          <w:i/>
          <w:u w:val="single"/>
        </w:rPr>
        <w:lastRenderedPageBreak/>
        <w:t xml:space="preserve">Proposal </w:t>
      </w:r>
      <w:r>
        <w:rPr>
          <w:b/>
          <w:i/>
          <w:u w:val="single"/>
        </w:rPr>
        <w:t>14</w:t>
      </w:r>
      <w:r w:rsidRPr="001B3C44">
        <w:rPr>
          <w:b/>
          <w:i/>
          <w:u w:val="single"/>
        </w:rPr>
        <w:t>:</w:t>
      </w:r>
      <w:r w:rsidRPr="001B3C44">
        <w:rPr>
          <w:i/>
        </w:rPr>
        <w:t xml:space="preserve"> </w:t>
      </w:r>
      <w:r>
        <w:rPr>
          <w:i/>
        </w:rPr>
        <w:t xml:space="preserve">UE-A applies the legacy resource selection procedure to </w:t>
      </w:r>
      <w:r w:rsidRPr="00BD6C0A">
        <w:rPr>
          <w:i/>
        </w:rPr>
        <w:t xml:space="preserve">select the PSCCH/PSSCH resources to deliver the </w:t>
      </w:r>
      <w:r>
        <w:rPr>
          <w:i/>
        </w:rPr>
        <w:t>inter-UE coordination</w:t>
      </w:r>
      <w:r w:rsidRPr="00BD6C0A">
        <w:rPr>
          <w:i/>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subCH</m:t>
            </m:r>
          </m:sub>
        </m:sSub>
        <m:r>
          <w:rPr>
            <w:rFonts w:ascii="Cambria Math" w:hAnsi="Cambria Math"/>
          </w:rPr>
          <m:t>=1</m:t>
        </m:r>
      </m:oMath>
      <w:r w:rsidRPr="00BD6C0A">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=0</m:t>
        </m:r>
      </m:oMath>
      <w:r>
        <w:rPr>
          <w:i/>
        </w:rPr>
        <w:t>, the remaining PDB depends on the first indicated resource in the inter-UE coordination.</w:t>
      </w:r>
    </w:p>
    <w:p w14:paraId="17B0C5E2" w14:textId="35C6882C" w:rsidR="00BD6C0A" w:rsidRPr="00BD6C0A" w:rsidRDefault="00BD6C0A" w:rsidP="00BD6C0A">
      <w:pPr>
        <w:pStyle w:val="ListParagraph"/>
        <w:numPr>
          <w:ilvl w:val="0"/>
          <w:numId w:val="28"/>
        </w:numPr>
        <w:jc w:val="both"/>
        <w:rPr>
          <w:rFonts w:ascii="Times New Roman" w:hAnsi="Times New Roman"/>
          <w:i/>
          <w:sz w:val="24"/>
          <w:szCs w:val="24"/>
        </w:rPr>
      </w:pPr>
      <w:r w:rsidRPr="00BD6C0A">
        <w:rPr>
          <w:rFonts w:ascii="Times New Roman" w:hAnsi="Times New Roman"/>
          <w:i/>
          <w:sz w:val="24"/>
          <w:szCs w:val="24"/>
        </w:rPr>
        <w:t>If the inter-UE coordination is triggered by explicit request, then the data priority is the same as the explicit request.</w:t>
      </w:r>
    </w:p>
    <w:p w14:paraId="144DD0B9" w14:textId="5756B53D" w:rsidR="00BD6C0A" w:rsidRPr="00BD6C0A" w:rsidRDefault="00BD6C0A" w:rsidP="0017230C">
      <w:pPr>
        <w:pStyle w:val="ListParagraph"/>
        <w:numPr>
          <w:ilvl w:val="0"/>
          <w:numId w:val="28"/>
        </w:numPr>
        <w:jc w:val="both"/>
        <w:rPr>
          <w:rFonts w:ascii="Times New Roman" w:hAnsi="Times New Roman"/>
          <w:i/>
          <w:sz w:val="24"/>
          <w:szCs w:val="24"/>
        </w:rPr>
      </w:pPr>
      <w:r w:rsidRPr="00BD6C0A">
        <w:rPr>
          <w:rFonts w:ascii="Times New Roman" w:hAnsi="Times New Roman"/>
          <w:i/>
          <w:sz w:val="24"/>
          <w:szCs w:val="24"/>
        </w:rPr>
        <w:t xml:space="preserve">If the inter-UE coordination is triggered by </w:t>
      </w:r>
      <w:r>
        <w:rPr>
          <w:rFonts w:ascii="Times New Roman" w:hAnsi="Times New Roman"/>
          <w:i/>
          <w:sz w:val="24"/>
          <w:szCs w:val="24"/>
        </w:rPr>
        <w:t xml:space="preserve">a </w:t>
      </w:r>
      <w:r w:rsidRPr="00BD6C0A">
        <w:rPr>
          <w:rFonts w:ascii="Times New Roman" w:hAnsi="Times New Roman"/>
          <w:i/>
          <w:sz w:val="24"/>
          <w:szCs w:val="24"/>
        </w:rPr>
        <w:t xml:space="preserve">condition other than explicit request, then the data priority </w:t>
      </w:r>
      <w:r>
        <w:rPr>
          <w:rFonts w:ascii="Times New Roman" w:hAnsi="Times New Roman"/>
          <w:i/>
          <w:sz w:val="24"/>
          <w:szCs w:val="24"/>
        </w:rPr>
        <w:t>is</w:t>
      </w:r>
      <w:r w:rsidRPr="00BD6C0A">
        <w:rPr>
          <w:rFonts w:ascii="Times New Roman" w:hAnsi="Times New Roman"/>
          <w:i/>
          <w:sz w:val="24"/>
          <w:szCs w:val="24"/>
        </w:rPr>
        <w:t xml:space="preserve"> (pre)configured per resource pool.</w:t>
      </w:r>
    </w:p>
    <w:p w14:paraId="0B336683" w14:textId="77777777" w:rsidR="00BD6C0A" w:rsidRPr="0017230C" w:rsidRDefault="00BD6C0A" w:rsidP="0017230C"/>
    <w:p w14:paraId="0D6B0D41" w14:textId="76898908" w:rsidR="001C2327" w:rsidRDefault="0017230C" w:rsidP="00EE17AA">
      <w:pPr>
        <w:pStyle w:val="Heading3"/>
      </w:pPr>
      <w:r>
        <w:t>Utilization of inter-UE coordination</w:t>
      </w:r>
    </w:p>
    <w:p w14:paraId="78EEA321" w14:textId="3FEB571D" w:rsidR="00BD6C0A" w:rsidRDefault="00BD6C0A" w:rsidP="00BD6C0A">
      <w:pPr>
        <w:jc w:val="both"/>
        <w:rPr>
          <w:bCs/>
          <w:iCs/>
        </w:rPr>
      </w:pPr>
      <w:r>
        <w:rPr>
          <w:bCs/>
          <w:iCs/>
        </w:rPr>
        <w:t xml:space="preserve">Upon receiving the inter-UE coordination with a set of preferred resources, UE-B performs resource selection. In Option A, UE-B’s resource selection is based on both UE-B’s sensing results and the received coordination information. In Option B, UE-B’s resource selection is based only on the received coordination information. </w:t>
      </w:r>
    </w:p>
    <w:p w14:paraId="59B5A90F" w14:textId="4279D8B0" w:rsidR="00BD6C0A" w:rsidRDefault="00BD6C0A" w:rsidP="00BD6C0A">
      <w:pPr>
        <w:jc w:val="both"/>
        <w:rPr>
          <w:bCs/>
          <w:iCs/>
        </w:rPr>
      </w:pPr>
    </w:p>
    <w:p w14:paraId="2F70D367" w14:textId="6693122B" w:rsidR="00BD6C0A" w:rsidRDefault="00BD6C0A" w:rsidP="00BD6C0A">
      <w:pPr>
        <w:jc w:val="both"/>
        <w:rPr>
          <w:bCs/>
          <w:iCs/>
        </w:rPr>
      </w:pPr>
      <w:r>
        <w:rPr>
          <w:bCs/>
          <w:iCs/>
        </w:rPr>
        <w:t xml:space="preserve">For Option A, if UE-B receives a set of preferred resources only from MAC CE, then UE-B could apply the legacy resource selection procedure at the physical layer and report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Pr>
          <w:bCs/>
          <w:iCs/>
        </w:rPr>
        <w:t xml:space="preserve"> to the MAC layer, without considering the received coordination information. If UE-B receives a set of preferred resources also in SCI stage 2, then UE-B could apply the legacy resource selection procedure at the physical layer to report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Pr>
          <w:bCs/>
          <w:iCs/>
        </w:rPr>
        <w:t xml:space="preserve"> to the MAC layer. Additionally, the physical layer at UE-B reports the intersection set between the preferred resource set and </w:t>
      </w:r>
      <m:oMath>
        <m:sSub>
          <m:sSubPr>
            <m:ctrlPr>
              <w:rPr>
                <w:rFonts w:ascii="Cambria Math" w:hAnsi="Cambria Math"/>
                <w:bCs/>
                <w:i/>
                <w:iCs/>
              </w:rPr>
            </m:ctrlPr>
          </m:sSubPr>
          <m:e>
            <m:r>
              <w:rPr>
                <w:rFonts w:ascii="Cambria Math" w:hAnsi="Cambria Math"/>
              </w:rPr>
              <m:t>S</m:t>
            </m:r>
          </m:e>
          <m:sub>
            <m:r>
              <w:rPr>
                <w:rFonts w:ascii="Cambria Math" w:hAnsi="Cambria Math"/>
              </w:rPr>
              <m:t>A</m:t>
            </m:r>
          </m:sub>
        </m:sSub>
      </m:oMath>
      <w:r>
        <w:rPr>
          <w:bCs/>
          <w:iCs/>
        </w:rPr>
        <w:t>.</w:t>
      </w:r>
    </w:p>
    <w:p w14:paraId="051E0758" w14:textId="77777777" w:rsidR="00BD6C0A" w:rsidRDefault="00BD6C0A" w:rsidP="00BD6C0A">
      <w:pPr>
        <w:jc w:val="both"/>
        <w:rPr>
          <w:bCs/>
          <w:iCs/>
        </w:rPr>
      </w:pPr>
    </w:p>
    <w:p w14:paraId="1ADE8574" w14:textId="2E120A33" w:rsidR="00BD6C0A" w:rsidRPr="00BD6C0A" w:rsidRDefault="00BD6C0A" w:rsidP="00BD6C0A">
      <w:pPr>
        <w:jc w:val="both"/>
        <w:rPr>
          <w:rFonts w:eastAsia="Gulim"/>
          <w:i/>
          <w:iCs/>
          <w:lang w:eastAsia="ko-KR"/>
        </w:rPr>
      </w:pPr>
      <w:r>
        <w:rPr>
          <w:bCs/>
          <w:iCs/>
        </w:rPr>
        <w:t xml:space="preserve">MAC layer at UE-B firstly </w:t>
      </w:r>
      <w:r w:rsidRPr="00BD6C0A">
        <w:t>selec</w:t>
      </w:r>
      <w:r w:rsidRPr="00BD6C0A">
        <w:rPr>
          <w:rFonts w:eastAsia="Gulim"/>
          <w:lang w:eastAsia="ko-KR"/>
        </w:rPr>
        <w:t xml:space="preserve">ts resources for transmissions within the intersection of </w:t>
      </w:r>
      <m:oMath>
        <m:sSub>
          <m:sSubPr>
            <m:ctrlPr>
              <w:rPr>
                <w:rFonts w:ascii="Cambria Math" w:eastAsia="Gulim" w:hAnsi="Cambria Math"/>
                <w:lang w:eastAsia="ko-KR"/>
              </w:rPr>
            </m:ctrlPr>
          </m:sSubPr>
          <m:e>
            <m:r>
              <m:rPr>
                <m:sty m:val="p"/>
              </m:rPr>
              <w:rPr>
                <w:rFonts w:ascii="Cambria Math" w:eastAsia="Gulim" w:hAnsi="Cambria Math"/>
                <w:lang w:eastAsia="ko-KR"/>
              </w:rPr>
              <m:t>S</m:t>
            </m:r>
          </m:e>
          <m:sub>
            <m:r>
              <m:rPr>
                <m:sty m:val="p"/>
              </m:rPr>
              <w:rPr>
                <w:rFonts w:ascii="Cambria Math" w:eastAsia="Gulim" w:hAnsi="Cambria Math"/>
                <w:lang w:eastAsia="ko-KR"/>
              </w:rPr>
              <m:t>A</m:t>
            </m:r>
          </m:sub>
        </m:sSub>
      </m:oMath>
      <w:r w:rsidRPr="00BD6C0A">
        <w:rPr>
          <w:rFonts w:eastAsia="Gulim"/>
          <w:lang w:eastAsia="ko-KR"/>
        </w:rPr>
        <w:t xml:space="preserve"> and the </w:t>
      </w:r>
      <w:r w:rsidRPr="00BD6C0A">
        <w:rPr>
          <w:rFonts w:eastAsia="Gulim"/>
        </w:rPr>
        <w:t>preferred resource set until it becomes impossible to select a resource within the intersection under the constraint defined in Rel-16.</w:t>
      </w:r>
      <w:r w:rsidRPr="00BD6C0A">
        <w:rPr>
          <w:rFonts w:eastAsia="Gulim"/>
          <w:lang w:eastAsia="ko-KR"/>
        </w:rPr>
        <w:t xml:space="preserve"> After this, if the number of selected resources is smaller than the required number of transmissions for a TB, MAC layer selects resources for the remaining transmissions outside the </w:t>
      </w:r>
      <w:r w:rsidRPr="00BD6C0A">
        <w:rPr>
          <w:rFonts w:eastAsia="Gulim"/>
        </w:rPr>
        <w:t xml:space="preserve">intersection but inside </w:t>
      </w:r>
      <m:oMath>
        <m:sSub>
          <m:sSubPr>
            <m:ctrlPr>
              <w:rPr>
                <w:rFonts w:ascii="Cambria Math" w:eastAsia="Gulim" w:hAnsi="Cambria Math"/>
              </w:rPr>
            </m:ctrlPr>
          </m:sSubPr>
          <m:e>
            <m:r>
              <m:rPr>
                <m:sty m:val="p"/>
              </m:rPr>
              <w:rPr>
                <w:rFonts w:ascii="Cambria Math" w:eastAsia="Gulim" w:hAnsi="Cambria Math"/>
              </w:rPr>
              <m:t>S</m:t>
            </m:r>
          </m:e>
          <m:sub>
            <m:r>
              <m:rPr>
                <m:sty m:val="p"/>
              </m:rPr>
              <w:rPr>
                <w:rFonts w:ascii="Cambria Math" w:eastAsia="Gulim" w:hAnsi="Cambria Math"/>
              </w:rPr>
              <m:t>A</m:t>
            </m:r>
          </m:sub>
        </m:sSub>
      </m:oMath>
      <w:r w:rsidRPr="00BD6C0A">
        <w:rPr>
          <w:rFonts w:eastAsia="Gulim"/>
        </w:rPr>
        <w:t>.</w:t>
      </w:r>
    </w:p>
    <w:p w14:paraId="7BFB5A01" w14:textId="77777777" w:rsidR="00BD6C0A" w:rsidRPr="00BD6C0A" w:rsidRDefault="00BD6C0A" w:rsidP="00BD6C0A">
      <w:pPr>
        <w:jc w:val="both"/>
        <w:rPr>
          <w:bCs/>
          <w:iCs/>
        </w:rPr>
      </w:pPr>
    </w:p>
    <w:p w14:paraId="4F8DD796" w14:textId="7E34B0A5" w:rsidR="00BD6C0A" w:rsidRDefault="00BD6C0A" w:rsidP="00BD6C0A">
      <w:pPr>
        <w:jc w:val="both"/>
        <w:rPr>
          <w:i/>
        </w:rPr>
      </w:pPr>
      <w:r w:rsidRPr="001B3C44">
        <w:rPr>
          <w:b/>
          <w:i/>
          <w:u w:val="single"/>
        </w:rPr>
        <w:t xml:space="preserve">Proposal </w:t>
      </w:r>
      <w:r>
        <w:rPr>
          <w:b/>
          <w:i/>
          <w:u w:val="single"/>
        </w:rPr>
        <w:t>15</w:t>
      </w:r>
      <w:r w:rsidRPr="001B3C44">
        <w:rPr>
          <w:b/>
          <w:i/>
          <w:u w:val="single"/>
        </w:rPr>
        <w:t>:</w:t>
      </w:r>
      <w:r w:rsidRPr="001B3C44">
        <w:rPr>
          <w:i/>
        </w:rPr>
        <w:t xml:space="preserve"> </w:t>
      </w:r>
      <w:r w:rsidRPr="00BD6C0A">
        <w:rPr>
          <w:i/>
        </w:rPr>
        <w:t xml:space="preserve">For Option A of scheme 1, </w:t>
      </w:r>
    </w:p>
    <w:p w14:paraId="20E2A0E2" w14:textId="77777777" w:rsidR="00BD6C0A" w:rsidRPr="00BD6C0A" w:rsidRDefault="00BD6C0A" w:rsidP="00BD6C0A">
      <w:pPr>
        <w:pStyle w:val="ListParagraph"/>
        <w:numPr>
          <w:ilvl w:val="0"/>
          <w:numId w:val="32"/>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 xml:space="preserve">if UE-B receives a set of preferred resources only in MAC CE, then physical layer at UE-B reports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BD6C0A">
        <w:rPr>
          <w:rFonts w:ascii="Times New Roman" w:eastAsia="Malgun Gothic" w:hAnsi="Times New Roman"/>
          <w:i/>
          <w:sz w:val="24"/>
          <w:szCs w:val="24"/>
          <w:lang w:eastAsia="zh-CN"/>
        </w:rPr>
        <w:t xml:space="preserve"> as in the legacy resource selection </w:t>
      </w:r>
      <w:proofErr w:type="gramStart"/>
      <w:r w:rsidRPr="00BD6C0A">
        <w:rPr>
          <w:rFonts w:ascii="Times New Roman" w:eastAsia="Malgun Gothic" w:hAnsi="Times New Roman"/>
          <w:i/>
          <w:sz w:val="24"/>
          <w:szCs w:val="24"/>
          <w:lang w:eastAsia="zh-CN"/>
        </w:rPr>
        <w:t>procedure;</w:t>
      </w:r>
      <w:proofErr w:type="gramEnd"/>
    </w:p>
    <w:p w14:paraId="0A95365C" w14:textId="1D7BE6FB" w:rsidR="00BD6C0A" w:rsidRPr="00BD6C0A" w:rsidRDefault="00BD6C0A" w:rsidP="00BD6C0A">
      <w:pPr>
        <w:pStyle w:val="ListParagraph"/>
        <w:numPr>
          <w:ilvl w:val="0"/>
          <w:numId w:val="32"/>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 xml:space="preserve">if UE-B receives a set of preferred resources also in SCI stage 2, then physical layer at UE-B reports both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BD6C0A">
        <w:rPr>
          <w:rFonts w:ascii="Times New Roman" w:eastAsia="Malgun Gothic" w:hAnsi="Times New Roman"/>
          <w:i/>
          <w:sz w:val="24"/>
          <w:szCs w:val="24"/>
          <w:lang w:eastAsia="zh-CN"/>
        </w:rPr>
        <w:t xml:space="preserve"> and the intersection set between the preferred resource set and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BD6C0A">
        <w:rPr>
          <w:rFonts w:ascii="Times New Roman" w:eastAsia="Malgun Gothic" w:hAnsi="Times New Roman"/>
          <w:i/>
          <w:sz w:val="24"/>
          <w:szCs w:val="24"/>
          <w:lang w:eastAsia="zh-CN"/>
        </w:rPr>
        <w:t xml:space="preserve">; </w:t>
      </w:r>
    </w:p>
    <w:p w14:paraId="0CAAE8F1" w14:textId="155D3029" w:rsidR="00BD6C0A" w:rsidRPr="00BD6C0A" w:rsidRDefault="00BD6C0A" w:rsidP="00BD6C0A">
      <w:pPr>
        <w:pStyle w:val="ListParagraph"/>
        <w:numPr>
          <w:ilvl w:val="0"/>
          <w:numId w:val="29"/>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 xml:space="preserve">MAC layer at UE-B firstly selects resources for transmissions within the intersection of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BD6C0A">
        <w:rPr>
          <w:rFonts w:ascii="Times New Roman" w:eastAsia="Malgun Gothic" w:hAnsi="Times New Roman"/>
          <w:i/>
          <w:sz w:val="24"/>
          <w:szCs w:val="24"/>
          <w:lang w:eastAsia="zh-CN"/>
        </w:rPr>
        <w:t xml:space="preserve"> and the preferred resource set until it becomes impossible to select a resource within the intersection under the constraint defined in Rel-16.</w:t>
      </w:r>
    </w:p>
    <w:p w14:paraId="03DBCD9D" w14:textId="5AE77D83" w:rsidR="00BD6C0A" w:rsidRPr="00BD6C0A" w:rsidRDefault="00BD6C0A" w:rsidP="00CC256E">
      <w:pPr>
        <w:numPr>
          <w:ilvl w:val="1"/>
          <w:numId w:val="29"/>
        </w:numPr>
        <w:jc w:val="both"/>
        <w:rPr>
          <w:i/>
        </w:rPr>
      </w:pPr>
      <w:r w:rsidRPr="00BD6C0A">
        <w:rPr>
          <w:i/>
        </w:rPr>
        <w:t xml:space="preserve">After this, if the number of selected resources is smaller than the required number of transmissions for a TB, MAC layer selects resources for the remaining transmissions outside the intersection but inside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BD6C0A">
        <w:rPr>
          <w:i/>
        </w:rPr>
        <w:t>.</w:t>
      </w:r>
    </w:p>
    <w:p w14:paraId="5FA9C626" w14:textId="368A2A7D" w:rsidR="00BD6C0A" w:rsidRDefault="00BD6C0A" w:rsidP="00CC256E">
      <w:pPr>
        <w:jc w:val="both"/>
        <w:rPr>
          <w:iCs/>
        </w:rPr>
      </w:pPr>
    </w:p>
    <w:p w14:paraId="65511EAD" w14:textId="77777777" w:rsidR="00BD6C0A" w:rsidRDefault="00BD6C0A" w:rsidP="00BD6C0A">
      <w:pPr>
        <w:jc w:val="both"/>
      </w:pPr>
      <w:r>
        <w:t xml:space="preserve">In Option B where UE-B does not perform its own sensing, UE-B could only rely on the inter-UE coordination for its resource (re)selection. If UE-B receives a set of preferred resources also in SCI stage 2, then physical layer at UE-B reports this set of preferred resources. Otherwise, physical layer at UE-B does not report. </w:t>
      </w:r>
    </w:p>
    <w:p w14:paraId="0DE1B1CF" w14:textId="77777777" w:rsidR="00BD6C0A" w:rsidRDefault="00BD6C0A" w:rsidP="00BD6C0A">
      <w:pPr>
        <w:jc w:val="both"/>
      </w:pPr>
    </w:p>
    <w:p w14:paraId="42A90930" w14:textId="0F36B517" w:rsidR="00BD6C0A" w:rsidRPr="00BD6C0A" w:rsidRDefault="00BD6C0A" w:rsidP="00BD6C0A">
      <w:pPr>
        <w:jc w:val="both"/>
        <w:rPr>
          <w:iCs/>
        </w:rPr>
      </w:pPr>
      <w:r w:rsidRPr="00BD6C0A">
        <w:rPr>
          <w:iCs/>
        </w:rPr>
        <w:t xml:space="preserve">MAC layer at UE-B firstly selects resources for transmissions within the set of preferred resources. After this, if the number of selected resources is smaller than the required number of transmissions for a TB, MAC layer randomly selects resources for the remaining transmissions. </w:t>
      </w:r>
    </w:p>
    <w:p w14:paraId="43C157BE" w14:textId="77777777" w:rsidR="00BD6C0A" w:rsidRDefault="00BD6C0A" w:rsidP="00BD6C0A">
      <w:pPr>
        <w:jc w:val="both"/>
      </w:pPr>
    </w:p>
    <w:p w14:paraId="6F63D71C" w14:textId="77777777" w:rsidR="00BD6C0A" w:rsidRDefault="00BD6C0A" w:rsidP="00BD6C0A">
      <w:pPr>
        <w:jc w:val="both"/>
        <w:rPr>
          <w:i/>
        </w:rPr>
      </w:pPr>
      <w:r w:rsidRPr="001C381A">
        <w:rPr>
          <w:b/>
          <w:i/>
          <w:u w:val="single"/>
        </w:rPr>
        <w:t xml:space="preserve">Proposal </w:t>
      </w:r>
      <w:r>
        <w:rPr>
          <w:b/>
          <w:i/>
          <w:u w:val="single"/>
        </w:rPr>
        <w:t>16</w:t>
      </w:r>
      <w:r w:rsidRPr="001C381A">
        <w:rPr>
          <w:b/>
          <w:i/>
          <w:u w:val="single"/>
        </w:rPr>
        <w:t>:</w:t>
      </w:r>
      <w:r w:rsidRPr="001C381A">
        <w:rPr>
          <w:i/>
        </w:rPr>
        <w:t xml:space="preserve"> </w:t>
      </w:r>
      <w:r>
        <w:rPr>
          <w:i/>
        </w:rPr>
        <w:t xml:space="preserve">For Option B of scheme 1, </w:t>
      </w:r>
    </w:p>
    <w:p w14:paraId="64403120" w14:textId="77777777" w:rsidR="00BD6C0A" w:rsidRPr="00BD6C0A" w:rsidRDefault="00BD6C0A" w:rsidP="00BD6C0A">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lastRenderedPageBreak/>
        <w:t xml:space="preserve">if UE-B receives a set of preferred resources also in SCI stage 2, then physical layer at UE-B reports this set of preferred resources. Otherwise, physical layer at UE-B does not report. </w:t>
      </w:r>
    </w:p>
    <w:p w14:paraId="0DA97E75" w14:textId="77777777" w:rsidR="00BD6C0A" w:rsidRPr="00BD6C0A" w:rsidRDefault="00BD6C0A" w:rsidP="00BD6C0A">
      <w:pPr>
        <w:pStyle w:val="ListParagraph"/>
        <w:numPr>
          <w:ilvl w:val="0"/>
          <w:numId w:val="29"/>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MAC layer at UE-B firstly selects resources for transmissions within the set of preferred resources.</w:t>
      </w:r>
    </w:p>
    <w:p w14:paraId="3A64FC36" w14:textId="77777777" w:rsidR="00BD6C0A" w:rsidRPr="00BD6C0A" w:rsidRDefault="00BD6C0A" w:rsidP="00BD6C0A">
      <w:pPr>
        <w:pStyle w:val="ListParagraph"/>
        <w:numPr>
          <w:ilvl w:val="1"/>
          <w:numId w:val="29"/>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 xml:space="preserve">After this, if the number of selected resources is smaller than the required number of transmissions for a TB, MAC layer randomly selects resources for the remaining transmissions. </w:t>
      </w:r>
    </w:p>
    <w:p w14:paraId="040B12E6" w14:textId="77777777" w:rsidR="00BD6C0A" w:rsidRDefault="00BD6C0A" w:rsidP="00CC256E">
      <w:pPr>
        <w:jc w:val="both"/>
        <w:rPr>
          <w:iCs/>
        </w:rPr>
      </w:pPr>
    </w:p>
    <w:p w14:paraId="23EDFD54" w14:textId="352DA353" w:rsidR="00BD6C0A" w:rsidRDefault="00BD6C0A" w:rsidP="00CC256E">
      <w:pPr>
        <w:jc w:val="both"/>
        <w:rPr>
          <w:iCs/>
        </w:rPr>
      </w:pPr>
      <w:r>
        <w:rPr>
          <w:iCs/>
        </w:rPr>
        <w:t xml:space="preserve">In the above discussions, it is assumed that UE-B receives inter-UE coordination from a single UE-A. It is possible that UE-B receives inter-UE coordination from multiple UE-As. If the received inter-UE coordination contains preferred resource sets, then UE-B considers the union of the received preferred resource sets as the overall set of preferred resources and uses it in its resource selection procedure. If the received inter-UE coordination contains non-preferred resource sets, then UE-B considers the union of the received non-preferred resource sets as the overall set of non-preferred resources and uses it in its resource selection procedure. </w:t>
      </w:r>
    </w:p>
    <w:p w14:paraId="64E21DA5" w14:textId="77777777" w:rsidR="00BD6C0A" w:rsidRPr="00BD6C0A" w:rsidRDefault="00BD6C0A" w:rsidP="00CC256E">
      <w:pPr>
        <w:jc w:val="both"/>
        <w:rPr>
          <w:iCs/>
        </w:rPr>
      </w:pPr>
    </w:p>
    <w:p w14:paraId="5EB34F63" w14:textId="50DB55F2" w:rsidR="00176F6B" w:rsidRDefault="00BD6C0A" w:rsidP="00CC256E">
      <w:pPr>
        <w:jc w:val="both"/>
        <w:rPr>
          <w:i/>
        </w:rPr>
      </w:pPr>
      <w:r w:rsidRPr="001B3C44">
        <w:rPr>
          <w:b/>
          <w:i/>
          <w:u w:val="single"/>
        </w:rPr>
        <w:t xml:space="preserve">Proposal </w:t>
      </w:r>
      <w:r>
        <w:rPr>
          <w:b/>
          <w:i/>
          <w:u w:val="single"/>
        </w:rPr>
        <w:t>17</w:t>
      </w:r>
      <w:r w:rsidRPr="001B3C44">
        <w:rPr>
          <w:b/>
          <w:i/>
          <w:u w:val="single"/>
        </w:rPr>
        <w:t>:</w:t>
      </w:r>
      <w:r w:rsidRPr="001B3C44">
        <w:rPr>
          <w:i/>
        </w:rPr>
        <w:t xml:space="preserve"> </w:t>
      </w:r>
      <w:r>
        <w:rPr>
          <w:i/>
        </w:rPr>
        <w:t>If UE-B receives inter-UE coordination information with preferred resource sets from multiple UE-As, then the overall set of preferred resources is the union of the received preferred resource sets. If UE-B receives inter-UE coordination information with non-preferred resource sets from multiple UE-As, then the overall set of non-preferred resources is the union of the received non-preferred resource sets.</w:t>
      </w:r>
    </w:p>
    <w:p w14:paraId="4ECDA85F" w14:textId="77777777" w:rsidR="00BD6C0A" w:rsidRDefault="00BD6C0A" w:rsidP="00CC256E">
      <w:pPr>
        <w:jc w:val="both"/>
        <w:rPr>
          <w:i/>
        </w:rPr>
      </w:pPr>
    </w:p>
    <w:p w14:paraId="122EB9FE" w14:textId="41166191" w:rsidR="001C2327" w:rsidRDefault="001C2327" w:rsidP="001C2327">
      <w:pPr>
        <w:jc w:val="both"/>
      </w:pPr>
      <w:r>
        <w:t xml:space="preserve">There is a processing time restriction when UE-B applies both its sensing results and the set of non-preferred resources in its resource (re)selection. Specifically, if the remaining PDB when the inter-UE coordination is received is small, then UE-B does not apply the inter-UE coordination in its resource (re)selection. This processing time restriction can be extended to the case of a set of preferred resources, and to the case where UE-B does not perform sensing. </w:t>
      </w:r>
    </w:p>
    <w:p w14:paraId="12A9D3B1" w14:textId="77777777" w:rsidR="001C2327" w:rsidRDefault="001C2327" w:rsidP="001C2327">
      <w:pPr>
        <w:jc w:val="both"/>
      </w:pPr>
    </w:p>
    <w:p w14:paraId="0CD2FEB5" w14:textId="3C510999" w:rsidR="00BD6C0A" w:rsidRDefault="001C2327" w:rsidP="001C2327">
      <w:pPr>
        <w:jc w:val="both"/>
        <w:rPr>
          <w:i/>
        </w:rPr>
      </w:pPr>
      <w:r w:rsidRPr="001C381A">
        <w:rPr>
          <w:b/>
          <w:i/>
          <w:u w:val="single"/>
        </w:rPr>
        <w:t xml:space="preserve">Proposal </w:t>
      </w:r>
      <w:r w:rsidR="00BD6C0A">
        <w:rPr>
          <w:b/>
          <w:i/>
          <w:u w:val="single"/>
        </w:rPr>
        <w:t>18</w:t>
      </w:r>
      <w:r w:rsidRPr="001C381A">
        <w:rPr>
          <w:b/>
          <w:i/>
          <w:u w:val="single"/>
        </w:rPr>
        <w:t>:</w:t>
      </w:r>
      <w:r w:rsidRPr="001C381A">
        <w:rPr>
          <w:i/>
        </w:rPr>
        <w:t xml:space="preserve"> </w:t>
      </w:r>
      <w:r>
        <w:rPr>
          <w:i/>
        </w:rPr>
        <w:t xml:space="preserve">If the remaining PDB when UE-B receives inter-UE coordination is small, then UE-B does not consider </w:t>
      </w:r>
      <w:r w:rsidR="008B1C36">
        <w:rPr>
          <w:i/>
        </w:rPr>
        <w:t>inter-UE coordination</w:t>
      </w:r>
      <w:r>
        <w:rPr>
          <w:i/>
        </w:rPr>
        <w:t xml:space="preserve"> in its resource (re)selection. </w:t>
      </w:r>
    </w:p>
    <w:p w14:paraId="264AC4D6" w14:textId="77777777" w:rsidR="00BD6C0A" w:rsidRPr="00BD6C0A" w:rsidRDefault="00BD6C0A" w:rsidP="001C2327">
      <w:pPr>
        <w:jc w:val="both"/>
        <w:rPr>
          <w:i/>
        </w:rPr>
      </w:pPr>
    </w:p>
    <w:p w14:paraId="6CB242C5" w14:textId="60E19003" w:rsidR="00305DF2" w:rsidRPr="00272064" w:rsidRDefault="00631345" w:rsidP="00272064">
      <w:pPr>
        <w:pStyle w:val="Heading2"/>
      </w:pPr>
      <w:r>
        <w:t>Inter-UE coordination scheme 2</w:t>
      </w:r>
    </w:p>
    <w:p w14:paraId="70A0292A" w14:textId="2E30870A" w:rsidR="00922DE7" w:rsidRPr="00315E1A" w:rsidRDefault="00922DE7" w:rsidP="00BD6C0A">
      <w:pPr>
        <w:pStyle w:val="Heading3"/>
      </w:pPr>
      <w:r w:rsidRPr="00315E1A">
        <w:t>Triggering condition</w:t>
      </w:r>
    </w:p>
    <w:p w14:paraId="1F980B73" w14:textId="7C144527" w:rsidR="00E84BA8" w:rsidRDefault="00E84BA8" w:rsidP="009F4517">
      <w:pPr>
        <w:jc w:val="both"/>
        <w:rPr>
          <w:iCs/>
        </w:rPr>
      </w:pPr>
      <w:r>
        <w:rPr>
          <w:iCs/>
        </w:rPr>
        <w:t>It was agreed that in inter-UE coordination scheme 2, UE-A will send inter-UE coordination to indicate the presence of potential resource conflict on the resources indicated by UE-B’s SCI. The details are open including the conditions under which the inter-UE coordination is transmitted.</w:t>
      </w:r>
    </w:p>
    <w:p w14:paraId="30ADD55E" w14:textId="23126B96" w:rsidR="00E84BA8" w:rsidRDefault="00E84BA8" w:rsidP="009F4517">
      <w:pPr>
        <w:jc w:val="both"/>
        <w:rPr>
          <w:iCs/>
        </w:rPr>
      </w:pPr>
    </w:p>
    <w:p w14:paraId="14B62147" w14:textId="3056E86E" w:rsidR="00D85B34" w:rsidRDefault="00316FF6" w:rsidP="009F4517">
      <w:pPr>
        <w:jc w:val="both"/>
        <w:rPr>
          <w:iCs/>
        </w:rPr>
      </w:pPr>
      <w:r>
        <w:rPr>
          <w:iCs/>
        </w:rPr>
        <w:t xml:space="preserve">In our view, </w:t>
      </w:r>
      <w:r w:rsidR="00D85B34">
        <w:rPr>
          <w:iCs/>
        </w:rPr>
        <w:t xml:space="preserve">UE-B does not always expect to receive inter-UE coordination from UE-A. For example, a UE </w:t>
      </w:r>
      <w:r w:rsidR="00541172">
        <w:rPr>
          <w:iCs/>
        </w:rPr>
        <w:t xml:space="preserve">(e.g., type-A UE or a Release 16 UE) </w:t>
      </w:r>
      <w:r w:rsidR="00D85B34">
        <w:rPr>
          <w:iCs/>
        </w:rPr>
        <w:t>does not have capability or expect to receive inter-UE coordination, or the inter-UE coordination is not necessary in certain usage scenario</w:t>
      </w:r>
      <w:r>
        <w:rPr>
          <w:iCs/>
        </w:rPr>
        <w:t>s</w:t>
      </w:r>
      <w:r w:rsidR="00D549DD">
        <w:rPr>
          <w:iCs/>
        </w:rPr>
        <w:t xml:space="preserve"> (e.g., in sidelink broadcast)</w:t>
      </w:r>
      <w:r w:rsidR="00D85B34">
        <w:rPr>
          <w:iCs/>
        </w:rPr>
        <w:t xml:space="preserve">. </w:t>
      </w:r>
      <w:r w:rsidR="00D549DD">
        <w:rPr>
          <w:iCs/>
        </w:rPr>
        <w:t xml:space="preserve">Hence, UE-B may indicate in its SCI whether it requires </w:t>
      </w:r>
      <w:r>
        <w:rPr>
          <w:iCs/>
        </w:rPr>
        <w:t xml:space="preserve">the </w:t>
      </w:r>
      <w:r w:rsidR="00D549DD">
        <w:rPr>
          <w:iCs/>
        </w:rPr>
        <w:t xml:space="preserve">inter-UE coordination information. Upon receiving the request for inter-UE coordination, UE-A checks the existence of the conflict on the resources reserved by UE-B’s SCI. If so, UE-A sends the inter-UE coordination to UE-B. </w:t>
      </w:r>
    </w:p>
    <w:p w14:paraId="55EA2AB3" w14:textId="77777777" w:rsidR="00E84BA8" w:rsidRDefault="00E84BA8" w:rsidP="009F4517"/>
    <w:p w14:paraId="2782987C" w14:textId="76E9C2EA" w:rsidR="00E84BA8" w:rsidRDefault="009F4517" w:rsidP="009F4517">
      <w:pPr>
        <w:jc w:val="both"/>
        <w:rPr>
          <w:i/>
        </w:rPr>
      </w:pPr>
      <w:r w:rsidRPr="001C381A">
        <w:rPr>
          <w:b/>
          <w:i/>
          <w:u w:val="single"/>
        </w:rPr>
        <w:t xml:space="preserve">Proposal </w:t>
      </w:r>
      <w:r>
        <w:rPr>
          <w:b/>
          <w:i/>
          <w:u w:val="single"/>
        </w:rPr>
        <w:t>1</w:t>
      </w:r>
      <w:r w:rsidR="00BD6C0A">
        <w:rPr>
          <w:b/>
          <w:i/>
          <w:u w:val="single"/>
        </w:rPr>
        <w:t>9</w:t>
      </w:r>
      <w:r w:rsidRPr="001C381A">
        <w:rPr>
          <w:b/>
          <w:i/>
          <w:u w:val="single"/>
        </w:rPr>
        <w:t>:</w:t>
      </w:r>
      <w:r w:rsidRPr="001C381A">
        <w:rPr>
          <w:i/>
        </w:rPr>
        <w:t xml:space="preserve"> </w:t>
      </w:r>
      <w:r>
        <w:rPr>
          <w:i/>
        </w:rPr>
        <w:t xml:space="preserve">For inter-UE coordination scheme 2, UE-A </w:t>
      </w:r>
      <w:r w:rsidR="00E84BA8">
        <w:rPr>
          <w:i/>
        </w:rPr>
        <w:t>sends</w:t>
      </w:r>
      <w:r>
        <w:rPr>
          <w:i/>
        </w:rPr>
        <w:t xml:space="preserve"> inter-UE coordination when</w:t>
      </w:r>
    </w:p>
    <w:p w14:paraId="1823C3EE" w14:textId="77777777" w:rsidR="00316FF6" w:rsidRPr="00E84BA8" w:rsidRDefault="00316FF6" w:rsidP="00EC1387">
      <w:pPr>
        <w:pStyle w:val="ListParagraph"/>
        <w:numPr>
          <w:ilvl w:val="0"/>
          <w:numId w:val="1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requested by UE-B via SCI indication</w:t>
      </w:r>
    </w:p>
    <w:p w14:paraId="4D154E26" w14:textId="4C2929ED" w:rsidR="009F4517" w:rsidRDefault="009F4517" w:rsidP="00EC1387">
      <w:pPr>
        <w:pStyle w:val="ListParagraph"/>
        <w:numPr>
          <w:ilvl w:val="0"/>
          <w:numId w:val="15"/>
        </w:numPr>
        <w:jc w:val="both"/>
        <w:rPr>
          <w:rFonts w:ascii="Times New Roman" w:eastAsia="Malgun Gothic" w:hAnsi="Times New Roman"/>
          <w:i/>
          <w:sz w:val="24"/>
          <w:szCs w:val="24"/>
          <w:lang w:eastAsia="zh-CN"/>
        </w:rPr>
      </w:pPr>
      <w:r w:rsidRPr="00E84BA8">
        <w:rPr>
          <w:rFonts w:ascii="Times New Roman" w:eastAsia="Malgun Gothic" w:hAnsi="Times New Roman"/>
          <w:i/>
          <w:sz w:val="24"/>
          <w:szCs w:val="24"/>
          <w:lang w:eastAsia="zh-CN"/>
        </w:rPr>
        <w:t>detecting potential resource conflict</w:t>
      </w:r>
    </w:p>
    <w:p w14:paraId="0EAD8143" w14:textId="31449A11" w:rsidR="00491FBF" w:rsidRDefault="00491FBF" w:rsidP="009F4517"/>
    <w:p w14:paraId="2FD756E4" w14:textId="51768E88" w:rsidR="00491FBF" w:rsidRPr="00315E1A" w:rsidRDefault="00BD6C0A" w:rsidP="00BD6C0A">
      <w:pPr>
        <w:pStyle w:val="Heading3"/>
      </w:pPr>
      <w:r>
        <w:lastRenderedPageBreak/>
        <w:t>Resource of PSFCH for inter-UE coordination</w:t>
      </w:r>
    </w:p>
    <w:p w14:paraId="532BAA74" w14:textId="7AF35BB7" w:rsidR="00BD758E" w:rsidRDefault="00BD758E" w:rsidP="00922DE7">
      <w:pPr>
        <w:jc w:val="both"/>
      </w:pPr>
      <w:r>
        <w:t xml:space="preserve">It was agreed that PSFCH format 0 is used to convey the presence of potential resource conflict on reserved resources indicated by UE-B’s SCI. </w:t>
      </w:r>
    </w:p>
    <w:p w14:paraId="69180A7E" w14:textId="651267FA" w:rsidR="00BD758E" w:rsidRDefault="00BD758E" w:rsidP="00922DE7">
      <w:pPr>
        <w:jc w:val="both"/>
      </w:pPr>
    </w:p>
    <w:p w14:paraId="3DA814B9" w14:textId="38245FA3" w:rsidR="00BD6C0A" w:rsidRDefault="00BD6C0A" w:rsidP="00922DE7">
      <w:pPr>
        <w:jc w:val="both"/>
      </w:pPr>
      <w:r>
        <w:t xml:space="preserve">Some parameters (e.g., </w:t>
      </w:r>
      <w:proofErr w:type="spellStart"/>
      <w:r w:rsidRPr="00BD6C0A">
        <w:rPr>
          <w:i/>
          <w:iCs/>
        </w:rPr>
        <w:t>sl</w:t>
      </w:r>
      <w:proofErr w:type="spellEnd"/>
      <w:r w:rsidRPr="00BD6C0A">
        <w:rPr>
          <w:i/>
          <w:iCs/>
        </w:rPr>
        <w:t>-PSFCH-Period</w:t>
      </w:r>
      <w:r>
        <w:t xml:space="preserve">, </w:t>
      </w:r>
      <w:proofErr w:type="spellStart"/>
      <w:r w:rsidRPr="00BD6C0A">
        <w:rPr>
          <w:i/>
          <w:iCs/>
        </w:rPr>
        <w:t>sl</w:t>
      </w:r>
      <w:proofErr w:type="spellEnd"/>
      <w:r w:rsidRPr="00BD6C0A">
        <w:rPr>
          <w:i/>
          <w:iCs/>
        </w:rPr>
        <w:t>-</w:t>
      </w:r>
      <w:proofErr w:type="spellStart"/>
      <w:r w:rsidRPr="00BD6C0A">
        <w:rPr>
          <w:i/>
          <w:iCs/>
        </w:rPr>
        <w:t>NumMuxCS</w:t>
      </w:r>
      <w:proofErr w:type="spellEnd"/>
      <w:r w:rsidRPr="00BD6C0A">
        <w:rPr>
          <w:i/>
          <w:iCs/>
        </w:rPr>
        <w:t>-Pair</w:t>
      </w:r>
      <w:r>
        <w:t xml:space="preserve">, </w:t>
      </w:r>
      <w:proofErr w:type="spellStart"/>
      <w:r w:rsidRPr="00BD6C0A">
        <w:rPr>
          <w:i/>
          <w:iCs/>
        </w:rPr>
        <w:t>sl</w:t>
      </w:r>
      <w:proofErr w:type="spellEnd"/>
      <w:r w:rsidRPr="00BD6C0A">
        <w:rPr>
          <w:i/>
          <w:iCs/>
        </w:rPr>
        <w:t>-PSFCH-</w:t>
      </w:r>
      <w:proofErr w:type="spellStart"/>
      <w:r w:rsidRPr="00BD6C0A">
        <w:rPr>
          <w:i/>
          <w:iCs/>
        </w:rPr>
        <w:t>CandidateResourceType</w:t>
      </w:r>
      <w:proofErr w:type="spellEnd"/>
      <w:r>
        <w:t xml:space="preserve">) used for allocating PSFCH resources for sidelink HARQ-ACK are reused for allocating PSFCH resources for inter-UE coordination. The parameter </w:t>
      </w:r>
      <w:proofErr w:type="spellStart"/>
      <w:r w:rsidRPr="00BD6C0A">
        <w:rPr>
          <w:i/>
          <w:iCs/>
        </w:rPr>
        <w:t>sl</w:t>
      </w:r>
      <w:proofErr w:type="spellEnd"/>
      <w:r w:rsidRPr="00BD6C0A">
        <w:rPr>
          <w:i/>
          <w:iCs/>
        </w:rPr>
        <w:t>-PSFCH-RB-Set</w:t>
      </w:r>
      <w:r>
        <w:t xml:space="preserve"> is separately (pre)configured for allocating PSFCH resources for inter-UE coordination and for allocation PSFCH resources for sidelink HARQ-ACK. </w:t>
      </w:r>
    </w:p>
    <w:p w14:paraId="6675D30B" w14:textId="512E3D3D" w:rsidR="00BD6C0A" w:rsidRDefault="00BD6C0A" w:rsidP="00922DE7">
      <w:pPr>
        <w:jc w:val="both"/>
      </w:pPr>
    </w:p>
    <w:p w14:paraId="35A185D0" w14:textId="367AFAD6" w:rsidR="00BD6C0A" w:rsidRDefault="00BD6C0A" w:rsidP="00922DE7">
      <w:pPr>
        <w:jc w:val="both"/>
      </w:pPr>
      <w:r>
        <w:t xml:space="preserve">The index of a PSFCH resource for inter-UE coordination is determined in the same way as the index of a PSFCH resource for sidelink HARQ-ACK, with </w:t>
      </w:r>
      <m:oMath>
        <m:sSub>
          <m:sSubPr>
            <m:ctrlPr>
              <w:rPr>
                <w:rFonts w:ascii="Cambria Math" w:hAnsi="Cambria Math"/>
                <w:i/>
              </w:rPr>
            </m:ctrlPr>
          </m:sSubPr>
          <m:e>
            <m:r>
              <w:rPr>
                <w:rFonts w:ascii="Cambria Math" w:hAnsi="Cambria Math"/>
              </w:rPr>
              <m:t>P</m:t>
            </m:r>
          </m:e>
          <m:sub>
            <m:r>
              <w:rPr>
                <w:rFonts w:ascii="Cambria Math" w:hAnsi="Cambria Math"/>
              </w:rPr>
              <m:t>ID</m:t>
            </m:r>
          </m:sub>
        </m:sSub>
      </m:oMath>
      <w:r>
        <w:t xml:space="preserve"> being the L1 source ID indicated by UE-B’s SCI and </w:t>
      </w:r>
      <m:oMath>
        <m:sSub>
          <m:sSubPr>
            <m:ctrlPr>
              <w:rPr>
                <w:rFonts w:ascii="Cambria Math" w:hAnsi="Cambria Math"/>
                <w:i/>
              </w:rPr>
            </m:ctrlPr>
          </m:sSubPr>
          <m:e>
            <m:r>
              <w:rPr>
                <w:rFonts w:ascii="Cambria Math" w:hAnsi="Cambria Math"/>
              </w:rPr>
              <m:t>M</m:t>
            </m:r>
          </m:e>
          <m:sub>
            <m:r>
              <w:rPr>
                <w:rFonts w:ascii="Cambria Math" w:hAnsi="Cambria Math"/>
              </w:rPr>
              <m:t>ID</m:t>
            </m:r>
          </m:sub>
        </m:sSub>
      </m:oMath>
      <w:r>
        <w:t xml:space="preserve"> being 0.</w:t>
      </w:r>
    </w:p>
    <w:p w14:paraId="26F5B3B1" w14:textId="3AFB5FDF" w:rsidR="00BD6C0A" w:rsidRDefault="00BD6C0A" w:rsidP="00922DE7">
      <w:pPr>
        <w:jc w:val="both"/>
      </w:pPr>
    </w:p>
    <w:p w14:paraId="1F0F1525" w14:textId="01396799" w:rsidR="00BD6C0A" w:rsidRDefault="00BD6C0A" w:rsidP="00BD6C0A">
      <w:pPr>
        <w:jc w:val="both"/>
      </w:pPr>
      <w:r>
        <w:t xml:space="preserve">It is open on the PSFCH sequence for inter-UE coordination to be used by UE-A. In our view, the sequence cyclic shift </w:t>
      </w:r>
      <m:oMath>
        <m:sSub>
          <m:sSubPr>
            <m:ctrlPr>
              <w:rPr>
                <w:rFonts w:ascii="Cambria Math" w:hAnsi="Cambria Math"/>
                <w:i/>
              </w:rPr>
            </m:ctrlPr>
          </m:sSubPr>
          <m:e>
            <m:r>
              <w:rPr>
                <w:rFonts w:ascii="Cambria Math" w:hAnsi="Cambria Math"/>
              </w:rPr>
              <m:t>m</m:t>
            </m:r>
          </m:e>
          <m:sub>
            <m:r>
              <w:rPr>
                <w:rFonts w:ascii="Cambria Math" w:hAnsi="Cambria Math"/>
              </w:rPr>
              <m:t>cs</m:t>
            </m:r>
          </m:sub>
        </m:sSub>
      </m:oMath>
      <w:r>
        <w:t xml:space="preserve"> is set to 0 when either condition 2-A-1 or condition 2-A-2 is met. If there is no potential collision, the inter-UE coordination is not transmitted. </w:t>
      </w:r>
    </w:p>
    <w:p w14:paraId="20AAFCD7" w14:textId="77777777" w:rsidR="00BD6C0A" w:rsidRDefault="00BD6C0A" w:rsidP="00BD6C0A">
      <w:pPr>
        <w:jc w:val="both"/>
      </w:pPr>
    </w:p>
    <w:p w14:paraId="5AB29A1F" w14:textId="2A81810D" w:rsidR="00BD6C0A" w:rsidRDefault="00BD6C0A" w:rsidP="00BD6C0A">
      <w:pPr>
        <w:jc w:val="both"/>
      </w:pPr>
      <w:r>
        <w:t xml:space="preserve">Similar to PSFCH for sidelink HARQ-ACK, the number of cyclic shift pairs used for PSFCH for inter-UE coordination that can be multiplexed in a PRB is (pre)configured per resource pool among {1, 2, 3, 6}, with the corresponding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oMath>
      <w:r>
        <w:t xml:space="preserve">values being {0}, {0, 3}, {0, 2, 4}, {0, 1, 2, 3, 4, 5}. </w:t>
      </w:r>
    </w:p>
    <w:p w14:paraId="10CF852F" w14:textId="77777777" w:rsidR="00BD6C0A" w:rsidRDefault="00BD6C0A" w:rsidP="00BD6C0A">
      <w:pPr>
        <w:jc w:val="both"/>
        <w:rPr>
          <w:i/>
        </w:rPr>
      </w:pPr>
    </w:p>
    <w:p w14:paraId="04352176" w14:textId="3B3976B0" w:rsidR="00BD6C0A" w:rsidRDefault="00BD6C0A" w:rsidP="00BD6C0A">
      <w:pPr>
        <w:jc w:val="both"/>
        <w:rPr>
          <w:i/>
        </w:rPr>
      </w:pPr>
      <w:r w:rsidRPr="001C381A">
        <w:rPr>
          <w:b/>
          <w:i/>
          <w:u w:val="single"/>
        </w:rPr>
        <w:t xml:space="preserve">Proposal </w:t>
      </w:r>
      <w:r>
        <w:rPr>
          <w:b/>
          <w:i/>
          <w:u w:val="single"/>
        </w:rPr>
        <w:t>20</w:t>
      </w:r>
      <w:r w:rsidRPr="001C381A">
        <w:rPr>
          <w:b/>
          <w:i/>
          <w:u w:val="single"/>
        </w:rPr>
        <w:t>:</w:t>
      </w:r>
      <w:r w:rsidRPr="001C381A">
        <w:rPr>
          <w:i/>
        </w:rPr>
        <w:t xml:space="preserve"> </w:t>
      </w:r>
      <w:r>
        <w:rPr>
          <w:i/>
        </w:rPr>
        <w:t xml:space="preserve">In inter-UE coordination scheme 2, the sequence of inter-UE coordination is determined by setting </w:t>
      </w:r>
      <m:oMath>
        <m:sSub>
          <m:sSubPr>
            <m:ctrlPr>
              <w:rPr>
                <w:rFonts w:ascii="Cambria Math" w:hAnsi="Cambria Math"/>
                <w:i/>
              </w:rPr>
            </m:ctrlPr>
          </m:sSubPr>
          <m:e>
            <m:r>
              <w:rPr>
                <w:rFonts w:ascii="Cambria Math" w:hAnsi="Cambria Math"/>
              </w:rPr>
              <m:t>m</m:t>
            </m:r>
          </m:e>
          <m:sub>
            <m:r>
              <w:rPr>
                <w:rFonts w:ascii="Cambria Math" w:hAnsi="Cambria Math"/>
              </w:rPr>
              <m:t>cs</m:t>
            </m:r>
          </m:sub>
        </m:sSub>
      </m:oMath>
      <w:r>
        <w:rPr>
          <w:i/>
        </w:rPr>
        <w:t xml:space="preserve">=0. The number of cyclic shift pairs used for inter-UE coordination that can be multiplexed in a PRB is (pre)configured per resource pool among {1, 2, 3, 6}, with the corresponding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i/>
        </w:rPr>
        <w:t xml:space="preserve"> values being {0}, {0, 3}, {0,</w:t>
      </w:r>
      <w:r w:rsidR="00F96BDD">
        <w:rPr>
          <w:i/>
        </w:rPr>
        <w:t xml:space="preserve"> </w:t>
      </w:r>
      <w:r>
        <w:rPr>
          <w:i/>
        </w:rPr>
        <w:t xml:space="preserve">2, 4}, {0, 1, 2, 3, 4, 5}. </w:t>
      </w:r>
    </w:p>
    <w:p w14:paraId="5899CE4B" w14:textId="1F8BFCBF" w:rsidR="00BD6C0A" w:rsidRDefault="00BD6C0A" w:rsidP="00922DE7">
      <w:pPr>
        <w:jc w:val="both"/>
      </w:pPr>
    </w:p>
    <w:p w14:paraId="70CE0C76" w14:textId="0D70E5DD" w:rsidR="00BD6C0A" w:rsidRPr="00315E1A" w:rsidRDefault="00BD6C0A" w:rsidP="00BD6C0A">
      <w:pPr>
        <w:pStyle w:val="Heading3"/>
      </w:pPr>
      <w:r>
        <w:t>Transmission of PSFCH for inter-UE coordination</w:t>
      </w:r>
    </w:p>
    <w:p w14:paraId="586BFBA2" w14:textId="7FF0A0C7" w:rsidR="00BD6C0A" w:rsidRDefault="00BD6C0A" w:rsidP="00BD6C0A">
      <w:pPr>
        <w:tabs>
          <w:tab w:val="left" w:pos="6857"/>
        </w:tabs>
        <w:jc w:val="both"/>
      </w:pPr>
      <w:r>
        <w:t xml:space="preserve">The prioritization rules among PSFCH for sidelink HARQ-ACK transmission/reception, between PSFCH for sidelink HARQ-ACK transmission/reception and uplink transmission, and between PSFCH for sidelink HARQ-ACK transmission/reception and LTE sidelink transmission/reception, have been defined in Release 16 sidelink. In these prioritization rules, the priority value of PSFCH for sidelink HARQ-ACK is set same as the corresponding PSCCH/PSSCH. </w:t>
      </w:r>
    </w:p>
    <w:p w14:paraId="5B43E8DE" w14:textId="6B049D3D" w:rsidR="00BD6C0A" w:rsidRDefault="00BD6C0A" w:rsidP="00BD6C0A">
      <w:pPr>
        <w:tabs>
          <w:tab w:val="left" w:pos="6857"/>
        </w:tabs>
        <w:jc w:val="both"/>
      </w:pPr>
    </w:p>
    <w:p w14:paraId="2B111BE8" w14:textId="1815EDFB" w:rsidR="00BD6C0A" w:rsidRDefault="00BD6C0A" w:rsidP="00BD6C0A">
      <w:pPr>
        <w:tabs>
          <w:tab w:val="left" w:pos="6857"/>
        </w:tabs>
        <w:jc w:val="both"/>
      </w:pPr>
      <w:r>
        <w:t xml:space="preserve">It was agreed when PSFCH for inter-UE coordination transmission/reception has overlap with LTE sidelink transmission/reception or uplink transmission, then the prioritization rule is reused as for PSFCH for sidelink HARQ-ACK. Here, the priority value of PSFCH for inter-UE coordination should be defined. In our view, a straightforward solution is that the PSFCH for inter-UE coordination has the same priority value as the indicated by UE-B’s SCI. </w:t>
      </w:r>
    </w:p>
    <w:p w14:paraId="2F07BBCE" w14:textId="56BCAC4E" w:rsidR="00BD6C0A" w:rsidRDefault="00BD6C0A" w:rsidP="00BD6C0A">
      <w:pPr>
        <w:tabs>
          <w:tab w:val="left" w:pos="6857"/>
        </w:tabs>
        <w:jc w:val="both"/>
      </w:pPr>
    </w:p>
    <w:p w14:paraId="1F2B2306" w14:textId="4B9F3DE4" w:rsidR="00BD6C0A" w:rsidRDefault="00BD6C0A" w:rsidP="00BD6C0A">
      <w:pPr>
        <w:tabs>
          <w:tab w:val="left" w:pos="6857"/>
        </w:tabs>
        <w:jc w:val="both"/>
      </w:pPr>
      <w:r w:rsidRPr="001C381A">
        <w:rPr>
          <w:b/>
          <w:i/>
          <w:u w:val="single"/>
        </w:rPr>
        <w:t xml:space="preserve">Proposal </w:t>
      </w:r>
      <w:r>
        <w:rPr>
          <w:b/>
          <w:i/>
          <w:u w:val="single"/>
        </w:rPr>
        <w:t>21</w:t>
      </w:r>
      <w:r w:rsidRPr="001C381A">
        <w:rPr>
          <w:b/>
          <w:i/>
          <w:u w:val="single"/>
        </w:rPr>
        <w:t>:</w:t>
      </w:r>
      <w:r w:rsidRPr="001C381A">
        <w:rPr>
          <w:i/>
        </w:rPr>
        <w:t xml:space="preserve"> </w:t>
      </w:r>
      <w:r>
        <w:rPr>
          <w:i/>
        </w:rPr>
        <w:t xml:space="preserve">The priority value of PSFCH for inter-UE coordination is the same as indicated by UE-B’s SCI. </w:t>
      </w:r>
    </w:p>
    <w:p w14:paraId="31D5BB85" w14:textId="77777777" w:rsidR="00BD6C0A" w:rsidRDefault="00BD6C0A" w:rsidP="00BD6C0A">
      <w:pPr>
        <w:tabs>
          <w:tab w:val="left" w:pos="6857"/>
        </w:tabs>
        <w:jc w:val="both"/>
      </w:pPr>
    </w:p>
    <w:p w14:paraId="66A3DF1C" w14:textId="54C4722D" w:rsidR="00BD6C0A" w:rsidRPr="00BD6C0A" w:rsidRDefault="00BD6C0A" w:rsidP="00BD6C0A">
      <w:pPr>
        <w:tabs>
          <w:tab w:val="left" w:pos="6857"/>
        </w:tabs>
        <w:jc w:val="both"/>
      </w:pPr>
      <w:r w:rsidRPr="00BD6C0A">
        <w:t>With the priority value of PSFCH defined, the prioritization among PSFCH for inter-UE coordination transmission/reception can be determined accordingly. Specifically, in the</w:t>
      </w:r>
      <w:r w:rsidRPr="00BD6C0A">
        <w:rPr>
          <w:iCs/>
        </w:rPr>
        <w:t xml:space="preserve"> prioritization among PSFCH for inter-UE coordination transmission/reception, the PSFCH associated with a lower priority value is prioritized.</w:t>
      </w:r>
    </w:p>
    <w:p w14:paraId="1047D4F8" w14:textId="77777777" w:rsidR="00BD6C0A" w:rsidRPr="00BD6C0A" w:rsidRDefault="00BD6C0A" w:rsidP="00BD6C0A">
      <w:pPr>
        <w:tabs>
          <w:tab w:val="left" w:pos="6857"/>
        </w:tabs>
        <w:jc w:val="both"/>
      </w:pPr>
    </w:p>
    <w:p w14:paraId="4CCD2AD6" w14:textId="5138A1AB" w:rsidR="00BD6C0A" w:rsidRDefault="00BD6C0A" w:rsidP="00BD6C0A">
      <w:pPr>
        <w:jc w:val="both"/>
      </w:pPr>
      <w:r w:rsidRPr="00BD6C0A">
        <w:rPr>
          <w:b/>
          <w:i/>
          <w:u w:val="single"/>
        </w:rPr>
        <w:lastRenderedPageBreak/>
        <w:t>Proposal 22:</w:t>
      </w:r>
      <w:r w:rsidRPr="00BD6C0A">
        <w:rPr>
          <w:i/>
        </w:rPr>
        <w:t xml:space="preserve"> In the prioritization among PSFCH for inter-UE coordination transmission/reception, the PSFCH associated with a lower priority value is prioritized.</w:t>
      </w:r>
      <w:r>
        <w:rPr>
          <w:i/>
        </w:rPr>
        <w:t xml:space="preserve"> </w:t>
      </w:r>
    </w:p>
    <w:p w14:paraId="687AB143" w14:textId="77777777" w:rsidR="00BD6C0A" w:rsidRDefault="00BD6C0A" w:rsidP="00BD6C0A">
      <w:pPr>
        <w:tabs>
          <w:tab w:val="left" w:pos="6857"/>
        </w:tabs>
        <w:jc w:val="both"/>
      </w:pPr>
    </w:p>
    <w:p w14:paraId="0E457871" w14:textId="3297ACF5" w:rsidR="00BD6C0A" w:rsidRDefault="00BD6C0A" w:rsidP="00BD6C0A">
      <w:pPr>
        <w:tabs>
          <w:tab w:val="left" w:pos="6857"/>
        </w:tabs>
        <w:jc w:val="both"/>
      </w:pPr>
      <w:r>
        <w:t xml:space="preserve">The prioritization rule between PSFCH for inter-UE coordination transmission/reception and PSFCH for sidelink HARQ-ACK is open. In our view, the PSFCH for inter-UE coordination is considered as assistant information, which is less important than PSFCH for sidelink HARQ-ACK. In particular, if a UE-A does not send PSFCH for inter-UE coordination, the PSFCH for inter-UE coordination may still be sent by another UE-A. Hence, it is preferred that PSFCH for sidelink HARQ-ACK transmission/reception is always prioritized over PSFCH for inter-UE coordination transmission/reception. </w:t>
      </w:r>
    </w:p>
    <w:p w14:paraId="242FEDAF" w14:textId="77777777" w:rsidR="00BD6C0A" w:rsidRDefault="00BD6C0A" w:rsidP="00BD6C0A">
      <w:pPr>
        <w:tabs>
          <w:tab w:val="left" w:pos="6857"/>
        </w:tabs>
        <w:jc w:val="both"/>
      </w:pPr>
    </w:p>
    <w:p w14:paraId="36F0D18B" w14:textId="5FD25AE6" w:rsidR="00BD6C0A" w:rsidRDefault="00BD6C0A" w:rsidP="00BD6C0A">
      <w:pPr>
        <w:tabs>
          <w:tab w:val="left" w:pos="6857"/>
        </w:tabs>
        <w:jc w:val="both"/>
      </w:pPr>
      <w:r w:rsidRPr="001C381A">
        <w:rPr>
          <w:b/>
          <w:i/>
          <w:u w:val="single"/>
        </w:rPr>
        <w:t xml:space="preserve">Proposal </w:t>
      </w:r>
      <w:r>
        <w:rPr>
          <w:b/>
          <w:i/>
          <w:u w:val="single"/>
        </w:rPr>
        <w:t>23</w:t>
      </w:r>
      <w:r w:rsidRPr="001C381A">
        <w:rPr>
          <w:b/>
          <w:i/>
          <w:u w:val="single"/>
        </w:rPr>
        <w:t>:</w:t>
      </w:r>
      <w:r w:rsidRPr="001C381A">
        <w:rPr>
          <w:i/>
        </w:rPr>
        <w:t xml:space="preserve"> </w:t>
      </w:r>
      <w:r>
        <w:rPr>
          <w:i/>
        </w:rPr>
        <w:t xml:space="preserve">PSFCH for sidelink HARQ-ACK transmission/reception is always prioritized over PSFCH for inter-UE coordination transmission/reception. </w:t>
      </w:r>
    </w:p>
    <w:p w14:paraId="4EAE3067" w14:textId="44F3E0B0" w:rsidR="00BD6C0A" w:rsidRDefault="00BD6C0A" w:rsidP="00BD6C0A">
      <w:pPr>
        <w:tabs>
          <w:tab w:val="left" w:pos="6857"/>
        </w:tabs>
        <w:jc w:val="both"/>
      </w:pPr>
    </w:p>
    <w:p w14:paraId="7FC1D1D7" w14:textId="1C8570DE" w:rsidR="00BD6C0A" w:rsidRDefault="00BD6C0A" w:rsidP="00BD6C0A">
      <w:pPr>
        <w:tabs>
          <w:tab w:val="left" w:pos="6857"/>
        </w:tabs>
        <w:jc w:val="both"/>
        <w:rPr>
          <w:rFonts w:eastAsia="Gulim" w:cs="Times"/>
          <w:iCs/>
          <w:szCs w:val="20"/>
          <w:lang w:eastAsia="ko-KR"/>
        </w:rPr>
      </w:pPr>
      <w:r>
        <w:t xml:space="preserve">It was agreed that PSFCH occasion for inter-UE coordination is derived by Option 1). </w:t>
      </w:r>
      <w:r w:rsidRPr="003350FF">
        <w:rPr>
          <w:rFonts w:eastAsia="Gulim" w:cs="Times"/>
          <w:iCs/>
          <w:szCs w:val="20"/>
          <w:lang w:eastAsia="ko-KR"/>
        </w:rPr>
        <w:t>a slot where UE-B’s SCI is transmitted</w:t>
      </w:r>
      <w:r>
        <w:rPr>
          <w:rFonts w:eastAsia="Gulim" w:cs="Times"/>
          <w:iCs/>
          <w:szCs w:val="20"/>
          <w:lang w:eastAsia="ko-KR"/>
        </w:rPr>
        <w:t xml:space="preserve"> or Option 2). </w:t>
      </w:r>
      <w:r w:rsidRPr="003350FF">
        <w:rPr>
          <w:rFonts w:eastAsia="Gulim" w:cs="Times"/>
          <w:iCs/>
          <w:szCs w:val="20"/>
          <w:lang w:eastAsia="ko-KR"/>
        </w:rPr>
        <w:t>a slot where expected/potential resource conflict occurs on PSSCH resource indicated by UE-B’s SC</w:t>
      </w:r>
      <w:r>
        <w:rPr>
          <w:rFonts w:eastAsia="Gulim" w:cs="Times"/>
          <w:iCs/>
          <w:szCs w:val="20"/>
          <w:lang w:eastAsia="ko-KR"/>
        </w:rPr>
        <w:t xml:space="preserve">I. The selection between these two options is based on resource pool (pre)configuration. </w:t>
      </w:r>
    </w:p>
    <w:p w14:paraId="04A98C63" w14:textId="77777777" w:rsidR="00BD6C0A" w:rsidRDefault="00BD6C0A" w:rsidP="00BD6C0A">
      <w:pPr>
        <w:tabs>
          <w:tab w:val="left" w:pos="6857"/>
        </w:tabs>
        <w:jc w:val="both"/>
        <w:rPr>
          <w:rFonts w:eastAsia="Gulim" w:cs="Times"/>
          <w:iCs/>
          <w:szCs w:val="20"/>
          <w:lang w:eastAsia="ko-KR"/>
        </w:rPr>
      </w:pPr>
    </w:p>
    <w:p w14:paraId="759D6ECD" w14:textId="0759000F" w:rsidR="00BD6C0A" w:rsidRDefault="00BD6C0A" w:rsidP="00BD6C0A">
      <w:pPr>
        <w:jc w:val="both"/>
        <w:rPr>
          <w:rFonts w:cs="Times"/>
          <w:iCs/>
          <w:szCs w:val="20"/>
          <w:lang w:eastAsia="ko-KR"/>
        </w:rPr>
      </w:pPr>
      <w:r>
        <w:t>On the other hand, it was working assumption that for condition 2-A-1 in scheme 2, when “a non-destination UE of a TB transmitted by UE-B can be UE-A” is enabled or when “</w:t>
      </w:r>
      <w:r w:rsidRPr="007820D6">
        <w:rPr>
          <w:rFonts w:cs="Times"/>
          <w:iCs/>
          <w:szCs w:val="20"/>
        </w:rPr>
        <w:t>a non-destination UE</w:t>
      </w:r>
      <w:r w:rsidRPr="008A2B5C">
        <w:rPr>
          <w:rFonts w:cs="Times"/>
          <w:iCs/>
          <w:szCs w:val="20"/>
        </w:rPr>
        <w:t xml:space="preserve"> of a TB transmitted by UE-B can be UE-A” is disabled and the destination UE of the conflicting TBs is UE-A</w:t>
      </w:r>
      <w:r w:rsidRPr="003350FF">
        <w:rPr>
          <w:rFonts w:cs="Times"/>
          <w:iCs/>
          <w:szCs w:val="20"/>
        </w:rPr>
        <w:t>,</w:t>
      </w:r>
      <w:r>
        <w:rPr>
          <w:rFonts w:cs="Times"/>
          <w:iCs/>
          <w:szCs w:val="20"/>
        </w:rPr>
        <w:t xml:space="preserve"> for </w:t>
      </w:r>
      <w:r w:rsidRPr="003350FF">
        <w:rPr>
          <w:rFonts w:cs="Times"/>
          <w:iCs/>
          <w:szCs w:val="20"/>
        </w:rPr>
        <w:t>each pair of UEs scheduling the conflicting TBs,</w:t>
      </w:r>
      <w:r w:rsidRPr="003350FF">
        <w:rPr>
          <w:rFonts w:cs="Times"/>
          <w:iCs/>
          <w:szCs w:val="20"/>
          <w:lang w:eastAsia="ko-KR"/>
        </w:rPr>
        <w:t xml:space="preserve"> a UE with the higher priority value is UE-B.</w:t>
      </w:r>
      <w:r>
        <w:rPr>
          <w:rFonts w:cs="Times"/>
          <w:iCs/>
          <w:szCs w:val="20"/>
          <w:lang w:eastAsia="ko-KR"/>
        </w:rPr>
        <w:t xml:space="preserve"> </w:t>
      </w:r>
    </w:p>
    <w:p w14:paraId="7C63EC1A" w14:textId="2065AB8A" w:rsidR="00BD6C0A" w:rsidRDefault="00BD6C0A" w:rsidP="00BD6C0A">
      <w:pPr>
        <w:jc w:val="both"/>
        <w:rPr>
          <w:rFonts w:cs="Times"/>
          <w:iCs/>
          <w:szCs w:val="20"/>
          <w:lang w:eastAsia="ko-KR"/>
        </w:rPr>
      </w:pPr>
    </w:p>
    <w:p w14:paraId="3BF1FC0C" w14:textId="3BD47574" w:rsidR="00BD6C0A" w:rsidRDefault="00BD6C0A" w:rsidP="00BD6C0A">
      <w:pPr>
        <w:jc w:val="both"/>
        <w:rPr>
          <w:rFonts w:cs="Times"/>
          <w:iCs/>
          <w:szCs w:val="20"/>
          <w:lang w:eastAsia="ko-KR"/>
        </w:rPr>
      </w:pPr>
      <w:r>
        <w:rPr>
          <w:rFonts w:cs="Times"/>
          <w:iCs/>
          <w:szCs w:val="20"/>
          <w:lang w:eastAsia="ko-KR"/>
        </w:rPr>
        <w:t xml:space="preserve">We think the above rule of determining UE-B based on its data priority value </w:t>
      </w:r>
      <w:r w:rsidR="00F96BDD">
        <w:rPr>
          <w:rFonts w:cs="Times"/>
          <w:iCs/>
          <w:szCs w:val="20"/>
          <w:lang w:eastAsia="ko-KR"/>
        </w:rPr>
        <w:t xml:space="preserve">generally </w:t>
      </w:r>
      <w:r>
        <w:rPr>
          <w:rFonts w:cs="Times"/>
          <w:iCs/>
          <w:szCs w:val="20"/>
          <w:lang w:eastAsia="ko-KR"/>
        </w:rPr>
        <w:t xml:space="preserve">works for the Option 2) of PSFCH occasion determination. </w:t>
      </w:r>
    </w:p>
    <w:p w14:paraId="59C7F402" w14:textId="77777777" w:rsidR="00BD6C0A" w:rsidRDefault="00BD6C0A" w:rsidP="00BD6C0A">
      <w:pPr>
        <w:jc w:val="both"/>
        <w:rPr>
          <w:rFonts w:cs="Times"/>
          <w:iCs/>
          <w:szCs w:val="20"/>
          <w:lang w:eastAsia="ko-KR"/>
        </w:rPr>
      </w:pPr>
    </w:p>
    <w:p w14:paraId="70B49308" w14:textId="3991C01E" w:rsidR="00BD6C0A" w:rsidRDefault="00BD6C0A" w:rsidP="00BD6C0A">
      <w:pPr>
        <w:jc w:val="both"/>
        <w:rPr>
          <w:rFonts w:cs="Times"/>
          <w:iCs/>
          <w:szCs w:val="20"/>
          <w:lang w:eastAsia="ko-KR"/>
        </w:rPr>
      </w:pPr>
      <w:r>
        <w:rPr>
          <w:rFonts w:cs="Times"/>
          <w:iCs/>
          <w:szCs w:val="20"/>
          <w:lang w:eastAsia="ko-KR"/>
        </w:rPr>
        <w:t xml:space="preserve">For Option 2) of PSFCH occasion determination, the data priority rule of determining UE-B is not always used. For example, a UE reserving the potential conflict resource may not support the feature of receiving inter-UE coordination scheme 2. In this case, UE-A should not send inter-UE coordination to this UE, even though it has a lower priority data. Instead, UE-A should send inter-UE coordination to other UEs which reserve the potential conflict resources and have the capability of receiving inter-UE coordination. </w:t>
      </w:r>
    </w:p>
    <w:p w14:paraId="0645140F" w14:textId="77777777" w:rsidR="00BD6C0A" w:rsidRDefault="00BD6C0A" w:rsidP="00BD6C0A">
      <w:pPr>
        <w:jc w:val="both"/>
        <w:rPr>
          <w:rFonts w:cs="Times"/>
          <w:iCs/>
          <w:szCs w:val="20"/>
          <w:lang w:eastAsia="ko-KR"/>
        </w:rPr>
      </w:pPr>
    </w:p>
    <w:p w14:paraId="0244B690" w14:textId="0475BB58" w:rsidR="00BD6C0A" w:rsidRPr="00BD6C0A" w:rsidRDefault="00BD6C0A" w:rsidP="00BD6C0A">
      <w:pPr>
        <w:jc w:val="both"/>
        <w:rPr>
          <w:rFonts w:cs="Times"/>
          <w:szCs w:val="20"/>
          <w:lang w:eastAsia="ko-KR"/>
        </w:rPr>
      </w:pPr>
      <w:r>
        <w:rPr>
          <w:rFonts w:cs="Times"/>
          <w:iCs/>
          <w:szCs w:val="20"/>
          <w:lang w:eastAsia="ko-KR"/>
        </w:rPr>
        <w:t xml:space="preserve">Specifically, if a UE which </w:t>
      </w:r>
      <w:r w:rsidRPr="00BD6C0A">
        <w:rPr>
          <w:rFonts w:cs="Times"/>
          <w:szCs w:val="20"/>
          <w:lang w:eastAsia="ko-KR"/>
        </w:rPr>
        <w:t>reserves the potential conflict resource does not have the capability of receiving inter-UE coordination scheme 2, then UE-A sends inter-UE coordination to all other UEs which reserve the potential conflict resource and have the capability of receiving inter-UE coordination scheme 2.</w:t>
      </w:r>
      <w:r>
        <w:rPr>
          <w:rFonts w:cs="Times"/>
          <w:szCs w:val="20"/>
          <w:lang w:eastAsia="ko-KR"/>
        </w:rPr>
        <w:t xml:space="preserve"> If all the UEs which reserve the potential </w:t>
      </w:r>
      <w:r w:rsidRPr="00BD6C0A">
        <w:rPr>
          <w:rFonts w:cs="Times"/>
          <w:szCs w:val="20"/>
          <w:lang w:eastAsia="ko-KR"/>
        </w:rPr>
        <w:t>conflict resource have the capability of receiving inter-UE coordination scheme 2, then UE-A sends inter-UE coordination to all UEs which does not have the highest data priority.</w:t>
      </w:r>
    </w:p>
    <w:p w14:paraId="7C093F58" w14:textId="09CFFD5F" w:rsidR="00BD6C0A" w:rsidRDefault="00BD6C0A" w:rsidP="00BD6C0A">
      <w:pPr>
        <w:jc w:val="both"/>
        <w:rPr>
          <w:rFonts w:cs="Times"/>
          <w:iCs/>
          <w:szCs w:val="20"/>
          <w:lang w:eastAsia="ko-KR"/>
        </w:rPr>
      </w:pPr>
    </w:p>
    <w:p w14:paraId="7477AF24" w14:textId="27447FF6" w:rsidR="00BD6C0A" w:rsidRDefault="00BD6C0A" w:rsidP="00BD6C0A">
      <w:pPr>
        <w:jc w:val="both"/>
        <w:rPr>
          <w:rFonts w:eastAsia="Gulim" w:cs="Times"/>
          <w:i/>
          <w:szCs w:val="20"/>
          <w:lang w:eastAsia="ko-KR"/>
        </w:rPr>
      </w:pPr>
      <w:r w:rsidRPr="001C381A">
        <w:rPr>
          <w:b/>
          <w:i/>
          <w:u w:val="single"/>
        </w:rPr>
        <w:t xml:space="preserve">Proposal </w:t>
      </w:r>
      <w:r>
        <w:rPr>
          <w:b/>
          <w:i/>
          <w:u w:val="single"/>
        </w:rPr>
        <w:t>24</w:t>
      </w:r>
      <w:r w:rsidRPr="001C381A">
        <w:rPr>
          <w:b/>
          <w:i/>
          <w:u w:val="single"/>
        </w:rPr>
        <w:t>:</w:t>
      </w:r>
      <w:r w:rsidRPr="001C381A">
        <w:rPr>
          <w:i/>
        </w:rPr>
        <w:t xml:space="preserve"> </w:t>
      </w:r>
      <w:r>
        <w:rPr>
          <w:i/>
        </w:rPr>
        <w:t>For condition 2-A-1 where PSFCH occasion is derived by a slot where</w:t>
      </w:r>
      <w:r w:rsidRPr="00BD6C0A">
        <w:rPr>
          <w:i/>
        </w:rPr>
        <w:t xml:space="preserve"> </w:t>
      </w:r>
      <w:r w:rsidRPr="00BD6C0A">
        <w:rPr>
          <w:rFonts w:eastAsia="Gulim" w:cs="Times"/>
          <w:i/>
          <w:szCs w:val="20"/>
          <w:lang w:eastAsia="ko-KR"/>
        </w:rPr>
        <w:t xml:space="preserve">potential resource conflict occurs, </w:t>
      </w:r>
    </w:p>
    <w:p w14:paraId="08564327" w14:textId="112CAC23" w:rsidR="00BD6C0A" w:rsidRPr="00BD6C0A" w:rsidRDefault="00BD6C0A" w:rsidP="00BD6C0A">
      <w:pPr>
        <w:pStyle w:val="ListParagraph"/>
        <w:numPr>
          <w:ilvl w:val="0"/>
          <w:numId w:val="33"/>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If a UE which reserves the potential conflict resource does not have the capability of receiving inter-UE coordination scheme 2, then UE-A sends inter-UE coordination to all other UEs which reserve the potential conflict resource and have the capability of receiving inter-UE coordination scheme 2.</w:t>
      </w:r>
    </w:p>
    <w:p w14:paraId="59ED8851" w14:textId="3D43B88E" w:rsidR="00BD6C0A" w:rsidRPr="00BD6C0A" w:rsidRDefault="00BD6C0A" w:rsidP="00BD6C0A">
      <w:pPr>
        <w:pStyle w:val="ListParagraph"/>
        <w:numPr>
          <w:ilvl w:val="0"/>
          <w:numId w:val="33"/>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 xml:space="preserve">If all the UEs which reserve the potential conflict resource have the capability of receiving inter-UE coordination scheme 2, then UE-A sends inter-UE coordination to all UEs which does not have the highest data priority. </w:t>
      </w:r>
    </w:p>
    <w:p w14:paraId="14F72129" w14:textId="77777777" w:rsidR="00BD6C0A" w:rsidRDefault="00BD6C0A" w:rsidP="00BD6C0A">
      <w:pPr>
        <w:jc w:val="both"/>
        <w:rPr>
          <w:rFonts w:cs="Times"/>
          <w:iCs/>
          <w:szCs w:val="20"/>
          <w:lang w:eastAsia="ko-KR"/>
        </w:rPr>
      </w:pPr>
    </w:p>
    <w:p w14:paraId="7741EB94" w14:textId="5B051D31" w:rsidR="00BD6C0A" w:rsidRDefault="00BD6C0A" w:rsidP="00BD6C0A">
      <w:pPr>
        <w:jc w:val="both"/>
        <w:rPr>
          <w:rFonts w:cs="Times"/>
          <w:iCs/>
          <w:szCs w:val="20"/>
          <w:lang w:eastAsia="ko-KR"/>
        </w:rPr>
      </w:pPr>
      <w:r>
        <w:rPr>
          <w:rFonts w:cs="Times"/>
          <w:iCs/>
          <w:szCs w:val="20"/>
          <w:lang w:eastAsia="ko-KR"/>
        </w:rPr>
        <w:t xml:space="preserve">For Option 1) of PSFCH occasion determination, the data priority rule of determining UE-B does not work properly. For example, a UE-B1 with lower data priority makes a resource reservation first. When UE-A detects a UE-B2 with higher data priority makes the conflicted resource reservation as UE-B1, it may be already too late to notify UE-B1 since the </w:t>
      </w:r>
      <w:r w:rsidR="00F96BDD">
        <w:rPr>
          <w:rFonts w:cs="Times"/>
          <w:iCs/>
          <w:szCs w:val="20"/>
          <w:lang w:eastAsia="ko-KR"/>
        </w:rPr>
        <w:t xml:space="preserve">corresponding </w:t>
      </w:r>
      <w:r>
        <w:rPr>
          <w:rFonts w:cs="Times"/>
          <w:iCs/>
          <w:szCs w:val="20"/>
          <w:lang w:eastAsia="ko-KR"/>
        </w:rPr>
        <w:t>PSFCH occasion is already passed. For Option 1) of PSFCH occasion determination, we think the UE which reserves the potential conflict resource in a later slot should be UE-B in general.</w:t>
      </w:r>
    </w:p>
    <w:p w14:paraId="525DB276" w14:textId="77777777" w:rsidR="00BD6C0A" w:rsidRDefault="00BD6C0A" w:rsidP="00BD6C0A">
      <w:pPr>
        <w:jc w:val="both"/>
        <w:rPr>
          <w:rFonts w:cs="Times"/>
          <w:iCs/>
          <w:szCs w:val="20"/>
          <w:lang w:eastAsia="ko-KR"/>
        </w:rPr>
      </w:pPr>
    </w:p>
    <w:p w14:paraId="7C501824" w14:textId="70485741" w:rsidR="00BD6C0A" w:rsidRDefault="00BD6C0A" w:rsidP="00BD6C0A">
      <w:pPr>
        <w:jc w:val="both"/>
        <w:rPr>
          <w:rFonts w:cs="Times"/>
          <w:iCs/>
          <w:szCs w:val="20"/>
          <w:lang w:eastAsia="ko-KR"/>
        </w:rPr>
      </w:pPr>
      <w:r>
        <w:rPr>
          <w:rFonts w:cs="Times"/>
          <w:iCs/>
          <w:szCs w:val="20"/>
          <w:lang w:eastAsia="ko-KR"/>
        </w:rPr>
        <w:t xml:space="preserve">Like the case for Option 2) of PSFCH occasion determination, the rule of determining UE-B based on the slot of SCI transmission is not always used. For example, a UE reserving the potential conflict resource may not support the feature of receiving inter-UE coordination scheme 2. In this case, UE-A should not send inter-UE coordination to this UE, even though it reserves the potential conflict resource in a later slot. </w:t>
      </w:r>
    </w:p>
    <w:p w14:paraId="224842DD" w14:textId="4939E1A4" w:rsidR="00BD6C0A" w:rsidRDefault="00BD6C0A" w:rsidP="00BD6C0A">
      <w:pPr>
        <w:jc w:val="both"/>
        <w:rPr>
          <w:rFonts w:cs="Times"/>
          <w:iCs/>
          <w:szCs w:val="20"/>
          <w:lang w:eastAsia="ko-KR"/>
        </w:rPr>
      </w:pPr>
    </w:p>
    <w:p w14:paraId="4C9223C0" w14:textId="32AFA8EB" w:rsidR="00BD6C0A" w:rsidRDefault="00BD6C0A" w:rsidP="00BD6C0A">
      <w:pPr>
        <w:jc w:val="both"/>
        <w:rPr>
          <w:rFonts w:cs="Times"/>
          <w:iCs/>
          <w:szCs w:val="20"/>
          <w:lang w:eastAsia="ko-KR"/>
        </w:rPr>
      </w:pPr>
      <w:r>
        <w:rPr>
          <w:rFonts w:cs="Times"/>
          <w:iCs/>
          <w:szCs w:val="20"/>
          <w:lang w:eastAsia="ko-KR"/>
        </w:rPr>
        <w:t xml:space="preserve">If more than one UE reserves the potential conflict resource at the same slot, then the UE with lower data priority and has the capability of receiving inter-UE coordination scheme 2 is UE-B. </w:t>
      </w:r>
    </w:p>
    <w:p w14:paraId="49D6CED7" w14:textId="750B7B33" w:rsidR="00BD6C0A" w:rsidRDefault="00BD6C0A" w:rsidP="00BD6C0A">
      <w:pPr>
        <w:tabs>
          <w:tab w:val="left" w:pos="5531"/>
        </w:tabs>
        <w:jc w:val="both"/>
        <w:rPr>
          <w:rFonts w:cs="Times"/>
          <w:iCs/>
          <w:szCs w:val="20"/>
          <w:lang w:eastAsia="ko-KR"/>
        </w:rPr>
      </w:pPr>
      <w:r>
        <w:rPr>
          <w:rFonts w:cs="Times"/>
          <w:iCs/>
          <w:szCs w:val="20"/>
          <w:lang w:eastAsia="ko-KR"/>
        </w:rPr>
        <w:tab/>
      </w:r>
    </w:p>
    <w:p w14:paraId="3ACEB10B" w14:textId="28923C51" w:rsidR="00BD6C0A" w:rsidRPr="00BD6C0A" w:rsidRDefault="00BD6C0A" w:rsidP="00BD6C0A">
      <w:pPr>
        <w:jc w:val="both"/>
        <w:rPr>
          <w:i/>
        </w:rPr>
      </w:pPr>
      <w:r w:rsidRPr="001C381A">
        <w:rPr>
          <w:b/>
          <w:i/>
          <w:u w:val="single"/>
        </w:rPr>
        <w:t xml:space="preserve">Proposal </w:t>
      </w:r>
      <w:r>
        <w:rPr>
          <w:b/>
          <w:i/>
          <w:u w:val="single"/>
        </w:rPr>
        <w:t>25</w:t>
      </w:r>
      <w:r w:rsidRPr="001C381A">
        <w:rPr>
          <w:b/>
          <w:i/>
          <w:u w:val="single"/>
        </w:rPr>
        <w:t>:</w:t>
      </w:r>
      <w:r w:rsidRPr="001C381A">
        <w:rPr>
          <w:i/>
        </w:rPr>
        <w:t xml:space="preserve"> </w:t>
      </w:r>
      <w:r>
        <w:rPr>
          <w:i/>
        </w:rPr>
        <w:t xml:space="preserve">For condition 2-A-1 where PSFCH occasion is derived by a slot where UE-B’s SCI is transmitted, </w:t>
      </w:r>
      <w:r w:rsidRPr="00BD6C0A">
        <w:rPr>
          <w:i/>
        </w:rPr>
        <w:t>the UE which reserves the potential conflict resource in a later slot and has the capability of receiving inter-UE coordination scheme 2 is UE-B.</w:t>
      </w:r>
    </w:p>
    <w:p w14:paraId="446CDEF5" w14:textId="1A62EE39" w:rsidR="00BD6C0A" w:rsidRPr="00BD6C0A" w:rsidRDefault="00BD6C0A" w:rsidP="00922DE7">
      <w:pPr>
        <w:pStyle w:val="ListParagraph"/>
        <w:numPr>
          <w:ilvl w:val="0"/>
          <w:numId w:val="37"/>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If more than one UE reserves the potential conflict resource at the same slot, then the UE with lower data priority and has the capability of receiving inter-UE coordination scheme 2 is UE-B.</w:t>
      </w:r>
    </w:p>
    <w:p w14:paraId="3F695558" w14:textId="011950C7" w:rsidR="00BD6C0A" w:rsidRDefault="00BD6C0A" w:rsidP="00922DE7">
      <w:pPr>
        <w:jc w:val="both"/>
      </w:pPr>
    </w:p>
    <w:p w14:paraId="433CA38E" w14:textId="217CDB76" w:rsidR="00BD6C0A" w:rsidRDefault="00BD6C0A" w:rsidP="00922DE7">
      <w:pPr>
        <w:jc w:val="both"/>
      </w:pPr>
      <w:r>
        <w:t xml:space="preserve">In the above discussions, UE-A knows whether a UE is able to receive inter-UE coordination scheme 2. A straightforward way to indicate whether a UE is able to receive inter-UE coordination scheme 2 is via SCI stage 1.  </w:t>
      </w:r>
    </w:p>
    <w:p w14:paraId="647A4339" w14:textId="4171CC7B" w:rsidR="00BD6C0A" w:rsidRDefault="00BD6C0A" w:rsidP="00922DE7">
      <w:pPr>
        <w:jc w:val="both"/>
      </w:pPr>
    </w:p>
    <w:p w14:paraId="7B89AC83" w14:textId="0E53876D" w:rsidR="00BD6C0A" w:rsidRPr="00BD6C0A" w:rsidRDefault="00BD6C0A" w:rsidP="00922DE7">
      <w:pPr>
        <w:jc w:val="both"/>
        <w:rPr>
          <w:i/>
        </w:rPr>
      </w:pPr>
      <w:r w:rsidRPr="001C381A">
        <w:rPr>
          <w:b/>
          <w:i/>
          <w:u w:val="single"/>
        </w:rPr>
        <w:t xml:space="preserve">Proposal </w:t>
      </w:r>
      <w:r>
        <w:rPr>
          <w:b/>
          <w:i/>
          <w:u w:val="single"/>
        </w:rPr>
        <w:t>26</w:t>
      </w:r>
      <w:r w:rsidRPr="001C381A">
        <w:rPr>
          <w:b/>
          <w:i/>
          <w:u w:val="single"/>
        </w:rPr>
        <w:t>:</w:t>
      </w:r>
      <w:r w:rsidRPr="001C381A">
        <w:rPr>
          <w:i/>
        </w:rPr>
        <w:t xml:space="preserve"> </w:t>
      </w:r>
      <w:r>
        <w:rPr>
          <w:i/>
        </w:rPr>
        <w:t xml:space="preserve">Whether a UE is able to receive inter-UE coordination scheme 2 is indicated in SCI stage 1. </w:t>
      </w:r>
    </w:p>
    <w:p w14:paraId="30A9E740" w14:textId="77777777" w:rsidR="00BD6C0A" w:rsidRDefault="00BD6C0A" w:rsidP="00922DE7">
      <w:pPr>
        <w:jc w:val="both"/>
      </w:pPr>
    </w:p>
    <w:p w14:paraId="3EB681FA" w14:textId="77777777" w:rsidR="00BD6C0A" w:rsidRPr="00315E1A" w:rsidRDefault="00BD6C0A" w:rsidP="00BD6C0A">
      <w:pPr>
        <w:pStyle w:val="Heading3"/>
      </w:pPr>
      <w:r w:rsidRPr="00315E1A">
        <w:t xml:space="preserve">UE-B’s behavior after receiving inter-UE coordination </w:t>
      </w:r>
    </w:p>
    <w:p w14:paraId="7AA51BF9" w14:textId="77777777" w:rsidR="00BD6C0A" w:rsidRDefault="00BD6C0A" w:rsidP="00BD6C0A">
      <w:pPr>
        <w:jc w:val="both"/>
        <w:rPr>
          <w:iCs/>
        </w:rPr>
      </w:pPr>
      <w:r>
        <w:rPr>
          <w:iCs/>
        </w:rPr>
        <w:t xml:space="preserve">In inter-UE coordination scheme 2, upon receiving the indication of presence of potential resource conflict, UE-B may trigger the resource re-selection if certain condition is satisfied. One possible condition is the processing time restriction. Specifically, if the time gap between UE-B’s inter-UE coordination reception and UE-B’s reserved resource with potential conflict is larger than a time threshold, then UE-B performs resource reselection. </w:t>
      </w:r>
    </w:p>
    <w:p w14:paraId="2B2F1C97" w14:textId="77777777" w:rsidR="00BD6C0A" w:rsidRPr="0064641E" w:rsidRDefault="00BD6C0A" w:rsidP="00BD6C0A"/>
    <w:p w14:paraId="3ACF022C" w14:textId="3B931E63" w:rsidR="00922DE7" w:rsidRPr="00BD6C0A" w:rsidRDefault="00BD6C0A" w:rsidP="00BD6C0A">
      <w:pPr>
        <w:jc w:val="both"/>
        <w:rPr>
          <w:i/>
        </w:rPr>
      </w:pPr>
      <w:r w:rsidRPr="001C381A">
        <w:rPr>
          <w:b/>
          <w:i/>
          <w:u w:val="single"/>
        </w:rPr>
        <w:t xml:space="preserve">Proposal </w:t>
      </w:r>
      <w:r>
        <w:rPr>
          <w:b/>
          <w:i/>
          <w:u w:val="single"/>
        </w:rPr>
        <w:t>27</w:t>
      </w:r>
      <w:r w:rsidRPr="001C381A">
        <w:rPr>
          <w:b/>
          <w:i/>
          <w:u w:val="single"/>
        </w:rPr>
        <w:t>:</w:t>
      </w:r>
      <w:r w:rsidRPr="001C381A">
        <w:rPr>
          <w:i/>
        </w:rPr>
        <w:t xml:space="preserve"> </w:t>
      </w:r>
      <w:r>
        <w:rPr>
          <w:i/>
        </w:rPr>
        <w:t xml:space="preserve">For inter-UE coordination scheme 2, upon receiving inter-UE coordination with indication of potential resource conflict, UE-B performs resource re-selection if the time gap between UE-B’s inter-UE coordination reception and UE-B’s reserved resource with potential conflict is larger than a threshold. </w:t>
      </w:r>
    </w:p>
    <w:p w14:paraId="28E3ADD1" w14:textId="77777777" w:rsidR="00C562AC" w:rsidRPr="00BF7849" w:rsidRDefault="00C562AC" w:rsidP="00C3463C">
      <w:pPr>
        <w:jc w:val="both"/>
        <w:rPr>
          <w:rFonts w:eastAsia="SimSun"/>
          <w:bCs/>
          <w:i/>
        </w:rPr>
      </w:pPr>
    </w:p>
    <w:p w14:paraId="2896E657" w14:textId="2DF29AD0" w:rsidR="00854A60" w:rsidRPr="00A6576F" w:rsidRDefault="009C5A97" w:rsidP="00FB330B">
      <w:pPr>
        <w:pStyle w:val="Heading1"/>
      </w:pPr>
      <w:r w:rsidRPr="00A6576F">
        <w:t>Conclusion</w:t>
      </w:r>
    </w:p>
    <w:p w14:paraId="7973EDF6" w14:textId="1A07606A" w:rsidR="0064641E" w:rsidRDefault="00A04318" w:rsidP="00BB4346">
      <w:pPr>
        <w:jc w:val="both"/>
      </w:pPr>
      <w:r>
        <w:t xml:space="preserve">In this contribution, </w:t>
      </w:r>
      <w:r w:rsidR="00F2767C">
        <w:t xml:space="preserve">we provided our views on mode 2 resource allocation with inter-UE coordination. </w:t>
      </w:r>
      <w:r>
        <w:t>Our proposals are as follows:</w:t>
      </w:r>
    </w:p>
    <w:p w14:paraId="280A765C" w14:textId="7112354B" w:rsidR="007A194D" w:rsidRDefault="007A194D" w:rsidP="00BB4346">
      <w:pPr>
        <w:jc w:val="both"/>
      </w:pPr>
    </w:p>
    <w:p w14:paraId="42AA6C30" w14:textId="4B627229" w:rsidR="00BD6C0A" w:rsidRDefault="00BD6C0A" w:rsidP="00BD6C0A">
      <w:pPr>
        <w:rPr>
          <w:i/>
        </w:rPr>
      </w:pPr>
      <w:r w:rsidRPr="001B3C44">
        <w:rPr>
          <w:b/>
          <w:i/>
          <w:u w:val="single"/>
        </w:rPr>
        <w:lastRenderedPageBreak/>
        <w:t xml:space="preserve">Proposal </w:t>
      </w:r>
      <w:r>
        <w:rPr>
          <w:b/>
          <w:i/>
          <w:u w:val="single"/>
        </w:rPr>
        <w:t>1</w:t>
      </w:r>
      <w:r w:rsidRPr="001B3C44">
        <w:rPr>
          <w:b/>
          <w:i/>
          <w:u w:val="single"/>
        </w:rPr>
        <w:t>:</w:t>
      </w:r>
      <w:r w:rsidRPr="001B3C44">
        <w:rPr>
          <w:i/>
        </w:rPr>
        <w:t xml:space="preserve"> </w:t>
      </w:r>
      <w:r>
        <w:rPr>
          <w:i/>
        </w:rPr>
        <w:t xml:space="preserve">UE-B sends an explicit request for inter-UE coordination, when it has sidelink data to transmit and the number of sensing slots at UE-B is below a (pre)configured threshold. </w:t>
      </w:r>
    </w:p>
    <w:p w14:paraId="5B3DF5F0" w14:textId="1F053885" w:rsidR="00315E1A" w:rsidRPr="00CD1DCB" w:rsidRDefault="00315E1A" w:rsidP="00315E1A">
      <w:pPr>
        <w:jc w:val="both"/>
        <w:rPr>
          <w:i/>
        </w:rPr>
      </w:pPr>
    </w:p>
    <w:p w14:paraId="05B2A9E9" w14:textId="77777777" w:rsidR="00BD6C0A" w:rsidRDefault="00BD6C0A" w:rsidP="00BD6C0A">
      <w:pPr>
        <w:jc w:val="both"/>
        <w:rPr>
          <w:i/>
        </w:rPr>
      </w:pPr>
      <w:r w:rsidRPr="001B3C44">
        <w:rPr>
          <w:b/>
          <w:i/>
          <w:u w:val="single"/>
        </w:rPr>
        <w:t xml:space="preserve">Proposal </w:t>
      </w:r>
      <w:r>
        <w:rPr>
          <w:b/>
          <w:i/>
          <w:u w:val="single"/>
        </w:rPr>
        <w:t>2</w:t>
      </w:r>
      <w:r w:rsidRPr="001B3C44">
        <w:rPr>
          <w:b/>
          <w:i/>
          <w:u w:val="single"/>
        </w:rPr>
        <w:t>:</w:t>
      </w:r>
      <w:r w:rsidRPr="001B3C44">
        <w:rPr>
          <w:i/>
        </w:rPr>
        <w:t xml:space="preserve"> </w:t>
      </w:r>
      <w:r>
        <w:rPr>
          <w:i/>
        </w:rPr>
        <w:t xml:space="preserve">When UE-B sends an explicit request to UE-A for inter-UE coordination with a set of preferred resources, the explicit request contains a time window of the set of preferred resources. </w:t>
      </w:r>
    </w:p>
    <w:p w14:paraId="322CF0B0" w14:textId="77777777" w:rsidR="00BD6C0A" w:rsidRPr="00BD6C0A" w:rsidRDefault="00BD6C0A" w:rsidP="00BD6C0A">
      <w:pPr>
        <w:pStyle w:val="ListParagraph"/>
        <w:numPr>
          <w:ilvl w:val="0"/>
          <w:numId w:val="27"/>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T</w:t>
      </w:r>
      <w:r w:rsidRPr="00BD6C0A">
        <w:rPr>
          <w:rFonts w:ascii="Times New Roman" w:eastAsia="Malgun Gothic" w:hAnsi="Times New Roman"/>
          <w:i/>
          <w:sz w:val="24"/>
          <w:szCs w:val="24"/>
          <w:lang w:eastAsia="zh-CN"/>
        </w:rPr>
        <w:t xml:space="preserve">he time gap between the slot of the last retransmission of the explicit request and the starting (or ending) slot of the time window is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1</m:t>
            </m:r>
          </m:sub>
        </m:sSub>
      </m:oMath>
      <w:r w:rsidRPr="00BD6C0A">
        <w:rPr>
          <w:rFonts w:ascii="Times New Roman" w:eastAsia="Malgun Gothic" w:hAnsi="Times New Roman"/>
          <w:i/>
          <w:sz w:val="24"/>
          <w:szCs w:val="24"/>
          <w:lang w:eastAsia="zh-CN"/>
        </w:rPr>
        <w:t xml:space="preserve"> (or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2</m:t>
            </m:r>
          </m:sub>
        </m:sSub>
      </m:oMath>
      <w:r w:rsidRPr="00BD6C0A">
        <w:rPr>
          <w:rFonts w:ascii="Times New Roman" w:eastAsia="Malgun Gothic" w:hAnsi="Times New Roman"/>
          <w:i/>
          <w:sz w:val="24"/>
          <w:szCs w:val="24"/>
          <w:lang w:eastAsia="zh-CN"/>
        </w:rPr>
        <w:t>)</w:t>
      </w:r>
      <w:r>
        <w:rPr>
          <w:rFonts w:ascii="Times New Roman" w:eastAsia="Malgun Gothic" w:hAnsi="Times New Roman"/>
          <w:i/>
          <w:sz w:val="24"/>
          <w:szCs w:val="24"/>
          <w:lang w:eastAsia="zh-CN"/>
        </w:rPr>
        <w:t xml:space="preserve">. </w:t>
      </w:r>
    </w:p>
    <w:p w14:paraId="011A6DC0" w14:textId="77777777" w:rsidR="00BD6C0A" w:rsidRPr="00BD6C0A" w:rsidRDefault="00BD6C0A" w:rsidP="00BD6C0A">
      <w:pPr>
        <w:pStyle w:val="ListParagraph"/>
        <w:numPr>
          <w:ilvl w:val="0"/>
          <w:numId w:val="27"/>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Jointly encod</w:t>
      </w:r>
      <w:r>
        <w:rPr>
          <w:rFonts w:ascii="Times New Roman" w:eastAsia="Malgun Gothic" w:hAnsi="Times New Roman"/>
          <w:i/>
          <w:sz w:val="24"/>
          <w:szCs w:val="24"/>
          <w:lang w:eastAsia="zh-CN"/>
        </w:rPr>
        <w:t>e</w:t>
      </w:r>
      <w:r w:rsidRPr="00BD6C0A">
        <w:rPr>
          <w:rFonts w:ascii="Times New Roman" w:eastAsia="Malgun Gothic" w:hAnsi="Times New Roman"/>
          <w:i/>
          <w:sz w:val="24"/>
          <w:szCs w:val="24"/>
          <w:lang w:eastAsia="zh-CN"/>
        </w:rPr>
        <w:t xml:space="preserve">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1</m:t>
            </m:r>
          </m:sub>
        </m:sSub>
      </m:oMath>
      <w:r w:rsidRPr="00BD6C0A">
        <w:rPr>
          <w:rFonts w:ascii="Times New Roman" w:eastAsia="Malgun Gothic" w:hAnsi="Times New Roman"/>
          <w:i/>
          <w:sz w:val="24"/>
          <w:szCs w:val="24"/>
          <w:lang w:eastAsia="zh-CN"/>
        </w:rPr>
        <w:t xml:space="preserve"> and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2</m:t>
            </m:r>
          </m:sub>
        </m:sSub>
      </m:oMath>
      <w:r w:rsidRPr="00BD6C0A">
        <w:rPr>
          <w:rFonts w:ascii="Times New Roman" w:eastAsia="Malgun Gothic" w:hAnsi="Times New Roman"/>
          <w:i/>
          <w:sz w:val="24"/>
          <w:szCs w:val="24"/>
          <w:lang w:eastAsia="zh-CN"/>
        </w:rPr>
        <w:t xml:space="preserve"> in a similar way as resource indication </w:t>
      </w:r>
      <w:r>
        <w:rPr>
          <w:rFonts w:ascii="Times New Roman" w:eastAsia="Malgun Gothic" w:hAnsi="Times New Roman"/>
          <w:i/>
          <w:sz w:val="24"/>
          <w:szCs w:val="24"/>
          <w:lang w:eastAsia="zh-CN"/>
        </w:rPr>
        <w:t>value</w:t>
      </w:r>
      <w:r w:rsidRPr="00BD6C0A">
        <w:rPr>
          <w:rFonts w:ascii="Times New Roman" w:eastAsia="Malgun Gothic" w:hAnsi="Times New Roman"/>
          <w:i/>
          <w:sz w:val="24"/>
          <w:szCs w:val="24"/>
          <w:lang w:eastAsia="zh-CN"/>
        </w:rPr>
        <w:t>.</w:t>
      </w:r>
    </w:p>
    <w:p w14:paraId="3E529AC0" w14:textId="4E0457ED" w:rsidR="00D46285" w:rsidRDefault="00D46285" w:rsidP="0068510F">
      <w:pPr>
        <w:jc w:val="both"/>
        <w:rPr>
          <w:i/>
        </w:rPr>
      </w:pPr>
    </w:p>
    <w:p w14:paraId="06F6CF0C" w14:textId="77777777" w:rsidR="00BD6C0A" w:rsidRPr="001314B2" w:rsidRDefault="00BD6C0A" w:rsidP="00BD6C0A">
      <w:pPr>
        <w:jc w:val="both"/>
        <w:rPr>
          <w:i/>
        </w:rPr>
      </w:pPr>
      <w:r w:rsidRPr="001B3C44">
        <w:rPr>
          <w:b/>
          <w:i/>
          <w:u w:val="single"/>
        </w:rPr>
        <w:t xml:space="preserve">Proposal </w:t>
      </w:r>
      <w:r>
        <w:rPr>
          <w:b/>
          <w:i/>
          <w:u w:val="single"/>
        </w:rPr>
        <w:t>3</w:t>
      </w:r>
      <w:r w:rsidRPr="001B3C44">
        <w:rPr>
          <w:b/>
          <w:i/>
          <w:u w:val="single"/>
        </w:rPr>
        <w:t>:</w:t>
      </w:r>
      <w:r w:rsidRPr="001B3C44">
        <w:rPr>
          <w:i/>
        </w:rPr>
        <w:t xml:space="preserve"> </w:t>
      </w:r>
      <w:r>
        <w:rPr>
          <w:i/>
        </w:rPr>
        <w:t>When</w:t>
      </w:r>
      <w:r w:rsidRPr="00E75B52">
        <w:rPr>
          <w:i/>
        </w:rPr>
        <w:t xml:space="preserve"> </w:t>
      </w:r>
      <w:r>
        <w:rPr>
          <w:i/>
        </w:rPr>
        <w:t xml:space="preserve">UE-B sends an explicit request to UE-A for inter-UE coordination with a set of preferred resources, the explicit request contains the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rPr>
          <w:i/>
        </w:rPr>
        <w:t xml:space="preserve">, the number of time domain resources for a TB, and the total number of resource groups. </w:t>
      </w:r>
    </w:p>
    <w:p w14:paraId="17ADF6D8" w14:textId="1192106B" w:rsidR="00BD6C0A" w:rsidRDefault="00BD6C0A" w:rsidP="0068510F">
      <w:pPr>
        <w:jc w:val="both"/>
        <w:rPr>
          <w:i/>
        </w:rPr>
      </w:pPr>
    </w:p>
    <w:p w14:paraId="4BC2AF0D" w14:textId="77777777" w:rsidR="00BD6C0A" w:rsidRDefault="00BD6C0A" w:rsidP="00BD6C0A">
      <w:pPr>
        <w:jc w:val="both"/>
      </w:pPr>
      <w:r w:rsidRPr="001B3C44">
        <w:rPr>
          <w:b/>
          <w:i/>
          <w:u w:val="single"/>
        </w:rPr>
        <w:t xml:space="preserve">Proposal </w:t>
      </w:r>
      <w:r>
        <w:rPr>
          <w:b/>
          <w:i/>
          <w:u w:val="single"/>
        </w:rPr>
        <w:t>4</w:t>
      </w:r>
      <w:r w:rsidRPr="001B3C44">
        <w:rPr>
          <w:b/>
          <w:i/>
          <w:u w:val="single"/>
        </w:rPr>
        <w:t>:</w:t>
      </w:r>
      <w:r w:rsidRPr="001B3C44">
        <w:rPr>
          <w:i/>
        </w:rPr>
        <w:t xml:space="preserve"> </w:t>
      </w:r>
      <w:r>
        <w:rPr>
          <w:i/>
        </w:rPr>
        <w:t xml:space="preserve">The explicit request indicates whether inter-UE coordination contains a set of preferred resources or a set of non-preferred resources. For a set of non-preferred resource, the explicit request contains a time window of the set of non-preferred resources. </w:t>
      </w:r>
    </w:p>
    <w:p w14:paraId="2B8C987D" w14:textId="57F685E7" w:rsidR="00BD6C0A" w:rsidRDefault="00BD6C0A" w:rsidP="0068510F">
      <w:pPr>
        <w:jc w:val="both"/>
        <w:rPr>
          <w:i/>
        </w:rPr>
      </w:pPr>
    </w:p>
    <w:p w14:paraId="562745BD" w14:textId="77777777" w:rsidR="00BD6C0A" w:rsidRPr="00BD6C0A" w:rsidRDefault="00BD6C0A" w:rsidP="00BD6C0A">
      <w:pPr>
        <w:jc w:val="both"/>
        <w:rPr>
          <w:i/>
        </w:rPr>
      </w:pPr>
      <w:r w:rsidRPr="001B3C44">
        <w:rPr>
          <w:b/>
          <w:i/>
          <w:u w:val="single"/>
        </w:rPr>
        <w:t xml:space="preserve">Proposal </w:t>
      </w:r>
      <w:r>
        <w:rPr>
          <w:b/>
          <w:i/>
          <w:u w:val="single"/>
        </w:rPr>
        <w:t>5</w:t>
      </w:r>
      <w:r w:rsidRPr="001B3C44">
        <w:rPr>
          <w:b/>
          <w:i/>
          <w:u w:val="single"/>
        </w:rPr>
        <w:t>:</w:t>
      </w:r>
      <w:r w:rsidRPr="001B3C44">
        <w:rPr>
          <w:i/>
        </w:rPr>
        <w:t xml:space="preserve"> </w:t>
      </w:r>
      <w:r>
        <w:rPr>
          <w:i/>
        </w:rPr>
        <w:t>The explicit request is carried in MAC CE.</w:t>
      </w:r>
    </w:p>
    <w:p w14:paraId="277BDF03" w14:textId="77777777" w:rsidR="00BD6C0A" w:rsidRDefault="00BD6C0A" w:rsidP="0068510F">
      <w:pPr>
        <w:jc w:val="both"/>
        <w:rPr>
          <w:i/>
        </w:rPr>
      </w:pPr>
    </w:p>
    <w:p w14:paraId="23F4036C" w14:textId="6334046C" w:rsidR="001F6927" w:rsidRDefault="001F6927" w:rsidP="001F6927">
      <w:pPr>
        <w:jc w:val="both"/>
        <w:rPr>
          <w:i/>
        </w:rPr>
      </w:pPr>
      <w:r w:rsidRPr="001B3C44">
        <w:rPr>
          <w:b/>
          <w:i/>
          <w:u w:val="single"/>
        </w:rPr>
        <w:t xml:space="preserve">Proposal </w:t>
      </w:r>
      <w:r>
        <w:rPr>
          <w:b/>
          <w:i/>
          <w:u w:val="single"/>
        </w:rPr>
        <w:t>6</w:t>
      </w:r>
      <w:r w:rsidRPr="001B3C44">
        <w:rPr>
          <w:b/>
          <w:i/>
          <w:u w:val="single"/>
        </w:rPr>
        <w:t>:</w:t>
      </w:r>
      <w:r w:rsidRPr="001B3C44">
        <w:rPr>
          <w:i/>
        </w:rPr>
        <w:t xml:space="preserve"> </w:t>
      </w:r>
      <w:r>
        <w:rPr>
          <w:i/>
        </w:rPr>
        <w:t xml:space="preserve">UE-B applies the legacy resource selection procedure to </w:t>
      </w:r>
      <w:r w:rsidRPr="00BD6C0A">
        <w:rPr>
          <w:i/>
        </w:rPr>
        <w:t xml:space="preserve">select the PSCCH/PSSCH resources to deliver explicit request, where </w:t>
      </w:r>
      <m:oMath>
        <m:sSub>
          <m:sSubPr>
            <m:ctrlPr>
              <w:rPr>
                <w:rFonts w:ascii="Cambria Math" w:hAnsi="Cambria Math"/>
                <w:i/>
              </w:rPr>
            </m:ctrlPr>
          </m:sSubPr>
          <m:e>
            <m:r>
              <w:rPr>
                <w:rFonts w:ascii="Cambria Math" w:hAnsi="Cambria Math"/>
              </w:rPr>
              <m:t>L</m:t>
            </m:r>
          </m:e>
          <m:sub>
            <m:r>
              <w:rPr>
                <w:rFonts w:ascii="Cambria Math" w:hAnsi="Cambria Math"/>
              </w:rPr>
              <m:t>subCH</m:t>
            </m:r>
          </m:sub>
        </m:sSub>
        <m:r>
          <w:rPr>
            <w:rFonts w:ascii="Cambria Math" w:hAnsi="Cambria Math"/>
          </w:rPr>
          <m:t>=1</m:t>
        </m:r>
      </m:oMath>
      <w:r w:rsidRPr="00BD6C0A">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=0</m:t>
        </m:r>
      </m:oMath>
      <w:r w:rsidRPr="00BD6C0A">
        <w:rPr>
          <w:i/>
        </w:rPr>
        <w:t>,</w:t>
      </w:r>
      <m:oMath>
        <m:r>
          <w:rPr>
            <w:rFonts w:ascii="Cambria Math" w:hAnsi="Cambria Math"/>
          </w:rPr>
          <m:t xml:space="preserve"> pri</m:t>
        </m:r>
        <m:sSub>
          <m:sSubPr>
            <m:ctrlPr>
              <w:rPr>
                <w:rFonts w:ascii="Cambria Math" w:hAnsi="Cambria Math"/>
                <w:i/>
              </w:rPr>
            </m:ctrlPr>
          </m:sSubPr>
          <m:e>
            <m:r>
              <w:rPr>
                <w:rFonts w:ascii="Cambria Math" w:hAnsi="Cambria Math"/>
              </w:rPr>
              <m:t>o</m:t>
            </m:r>
          </m:e>
          <m:sub>
            <m:r>
              <w:rPr>
                <w:rFonts w:ascii="Cambria Math" w:hAnsi="Cambria Math"/>
              </w:rPr>
              <m:t>TX</m:t>
            </m:r>
          </m:sub>
        </m:sSub>
      </m:oMath>
      <w:r>
        <w:rPr>
          <w:i/>
        </w:rPr>
        <w:t xml:space="preserve"> is same as the data priority of the TB which UE-B wants to transmit, </w:t>
      </w:r>
      <w:r w:rsidRPr="00BD6C0A">
        <w:rPr>
          <w:i/>
        </w:rPr>
        <w:t>and</w:t>
      </w:r>
      <w:r>
        <w:t xml:space="preserve"> </w:t>
      </w:r>
      <w:r w:rsidRPr="00BD6C0A">
        <w:rPr>
          <w:i/>
          <w:iCs/>
        </w:rPr>
        <w:t>remaining PDB depend</w:t>
      </w:r>
      <w:r>
        <w:rPr>
          <w:i/>
          <w:iCs/>
        </w:rPr>
        <w:t>s</w:t>
      </w:r>
      <w:r w:rsidRPr="00BD6C0A">
        <w:rPr>
          <w:i/>
          <w:iCs/>
        </w:rPr>
        <w:t xml:space="preserve"> on the remaining PDB of the TB which UE-B wants to transmit.</w:t>
      </w:r>
      <w:r>
        <w:t xml:space="preserve"> </w:t>
      </w:r>
    </w:p>
    <w:p w14:paraId="3D0514AC" w14:textId="59B77346" w:rsidR="00BD6C0A" w:rsidRDefault="00BD6C0A" w:rsidP="0068510F">
      <w:pPr>
        <w:jc w:val="both"/>
        <w:rPr>
          <w:i/>
        </w:rPr>
      </w:pPr>
    </w:p>
    <w:p w14:paraId="190FBBDC" w14:textId="77777777" w:rsidR="00BD6C0A" w:rsidRDefault="00BD6C0A" w:rsidP="00BD6C0A">
      <w:pPr>
        <w:jc w:val="both"/>
        <w:rPr>
          <w:i/>
        </w:rPr>
      </w:pPr>
      <w:r w:rsidRPr="001B3C44">
        <w:rPr>
          <w:b/>
          <w:i/>
          <w:u w:val="single"/>
        </w:rPr>
        <w:t xml:space="preserve">Proposal </w:t>
      </w:r>
      <w:r>
        <w:rPr>
          <w:b/>
          <w:i/>
          <w:u w:val="single"/>
        </w:rPr>
        <w:t>7</w:t>
      </w:r>
      <w:r w:rsidRPr="001B3C44">
        <w:rPr>
          <w:b/>
          <w:i/>
          <w:u w:val="single"/>
        </w:rPr>
        <w:t>:</w:t>
      </w:r>
      <w:r w:rsidRPr="001B3C44">
        <w:rPr>
          <w:i/>
        </w:rPr>
        <w:t xml:space="preserve"> </w:t>
      </w:r>
      <w:r>
        <w:rPr>
          <w:i/>
        </w:rPr>
        <w:t xml:space="preserve">Confirm the working assumption that in inter-UE coordination scheme 1, UE-A sends the inter-UE coordination triggered by a condition other than an explicit request reception. The possible triggering conditions include </w:t>
      </w:r>
    </w:p>
    <w:p w14:paraId="0BA6A617" w14:textId="77777777" w:rsidR="00BD6C0A" w:rsidRDefault="00BD6C0A" w:rsidP="00BD6C0A">
      <w:pPr>
        <w:pStyle w:val="ListParagraph"/>
        <w:numPr>
          <w:ilvl w:val="0"/>
          <w:numId w:val="12"/>
        </w:numPr>
        <w:jc w:val="both"/>
        <w:rPr>
          <w:rFonts w:ascii="Times New Roman" w:eastAsia="Malgun Gothic" w:hAnsi="Times New Roman"/>
          <w:i/>
          <w:sz w:val="24"/>
          <w:szCs w:val="24"/>
          <w:lang w:eastAsia="zh-CN"/>
        </w:rPr>
      </w:pPr>
      <w:r w:rsidRPr="006C2F14">
        <w:rPr>
          <w:rFonts w:ascii="Times New Roman" w:eastAsia="Malgun Gothic" w:hAnsi="Times New Roman"/>
          <w:i/>
          <w:sz w:val="24"/>
          <w:szCs w:val="24"/>
          <w:lang w:eastAsia="zh-CN"/>
        </w:rPr>
        <w:t>CBR is higher than a threshold</w:t>
      </w:r>
    </w:p>
    <w:p w14:paraId="133E788E" w14:textId="77777777" w:rsidR="00BD6C0A" w:rsidRPr="006C2F14" w:rsidRDefault="00BD6C0A" w:rsidP="00BD6C0A">
      <w:pPr>
        <w:pStyle w:val="ListParagraph"/>
        <w:numPr>
          <w:ilvl w:val="0"/>
          <w:numId w:val="12"/>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UE-A is configured by higher layer</w:t>
      </w:r>
    </w:p>
    <w:p w14:paraId="6DCE2935" w14:textId="39CCA52A" w:rsidR="00BD6C0A" w:rsidRDefault="00BD6C0A" w:rsidP="0068510F">
      <w:pPr>
        <w:jc w:val="both"/>
        <w:rPr>
          <w:i/>
        </w:rPr>
      </w:pPr>
    </w:p>
    <w:p w14:paraId="5B29E3F2" w14:textId="76046B56" w:rsidR="00BD6C0A" w:rsidRDefault="00BD6C0A" w:rsidP="00BD6C0A">
      <w:pPr>
        <w:jc w:val="both"/>
        <w:rPr>
          <w:i/>
        </w:rPr>
      </w:pPr>
      <w:r w:rsidRPr="001B3C44">
        <w:rPr>
          <w:b/>
          <w:i/>
          <w:u w:val="single"/>
        </w:rPr>
        <w:t xml:space="preserve">Proposal </w:t>
      </w:r>
      <w:r>
        <w:rPr>
          <w:b/>
          <w:i/>
          <w:u w:val="single"/>
        </w:rPr>
        <w:t>8</w:t>
      </w:r>
      <w:r w:rsidRPr="001B3C44">
        <w:rPr>
          <w:b/>
          <w:i/>
          <w:u w:val="single"/>
        </w:rPr>
        <w:t>:</w:t>
      </w:r>
      <w:r w:rsidRPr="001B3C44">
        <w:rPr>
          <w:i/>
        </w:rPr>
        <w:t xml:space="preserve"> </w:t>
      </w:r>
      <w:r>
        <w:rPr>
          <w:i/>
        </w:rPr>
        <w:t>When UE-A sends inter-</w:t>
      </w:r>
      <w:proofErr w:type="gramStart"/>
      <w:r>
        <w:rPr>
          <w:i/>
        </w:rPr>
        <w:t>UE</w:t>
      </w:r>
      <w:proofErr w:type="gramEnd"/>
      <w:r>
        <w:rPr>
          <w:i/>
        </w:rPr>
        <w:t xml:space="preserve"> coordination triggered by a condition other than an explicit request reception, the inter-UE coordination only contains </w:t>
      </w:r>
      <w:r w:rsidR="001F6927">
        <w:rPr>
          <w:i/>
        </w:rPr>
        <w:t>a</w:t>
      </w:r>
      <w:r>
        <w:rPr>
          <w:i/>
        </w:rPr>
        <w:t xml:space="preserve"> set of non-preferred resources.</w:t>
      </w:r>
    </w:p>
    <w:p w14:paraId="7AE91725" w14:textId="6679EA46" w:rsidR="00BD6C0A" w:rsidRDefault="00BD6C0A" w:rsidP="0068510F">
      <w:pPr>
        <w:jc w:val="both"/>
        <w:rPr>
          <w:i/>
        </w:rPr>
      </w:pPr>
    </w:p>
    <w:p w14:paraId="7C2F2199" w14:textId="77777777" w:rsidR="00BD6C0A" w:rsidRDefault="00BD6C0A" w:rsidP="00BD6C0A">
      <w:pPr>
        <w:jc w:val="both"/>
      </w:pPr>
      <w:r w:rsidRPr="001B3C44">
        <w:rPr>
          <w:b/>
          <w:i/>
          <w:u w:val="single"/>
        </w:rPr>
        <w:t xml:space="preserve">Proposal </w:t>
      </w:r>
      <w:r>
        <w:rPr>
          <w:b/>
          <w:i/>
          <w:u w:val="single"/>
        </w:rPr>
        <w:t>9</w:t>
      </w:r>
      <w:r w:rsidRPr="001B3C44">
        <w:rPr>
          <w:b/>
          <w:i/>
          <w:u w:val="single"/>
        </w:rPr>
        <w:t>:</w:t>
      </w:r>
      <w:r w:rsidRPr="001B3C44">
        <w:rPr>
          <w:i/>
        </w:rPr>
        <w:t xml:space="preserve"> </w:t>
      </w:r>
      <w:r>
        <w:rPr>
          <w:i/>
        </w:rPr>
        <w:t xml:space="preserve">When UE-A determines a set of preferred resources triggered by explicit request, it applies the legacy resource selection procedure, with the parameters of remaining packet delay budget,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BD6C0A">
        <w:rPr>
          <w:i/>
          <w:iCs/>
        </w:rPr>
        <w:t>and the number of time resources for a TB</w:t>
      </w:r>
      <w:r>
        <w:rPr>
          <w:i/>
          <w:iCs/>
        </w:rPr>
        <w:t xml:space="preserve"> being either provided or derived from the information in the explicit request.</w:t>
      </w:r>
    </w:p>
    <w:p w14:paraId="6E1D7C1C" w14:textId="704585B9" w:rsidR="00BD6C0A" w:rsidRDefault="00BD6C0A" w:rsidP="0068510F">
      <w:pPr>
        <w:jc w:val="both"/>
        <w:rPr>
          <w:i/>
        </w:rPr>
      </w:pPr>
    </w:p>
    <w:p w14:paraId="35081F3A" w14:textId="77777777" w:rsidR="00BD6C0A" w:rsidRDefault="00BD6C0A" w:rsidP="00BD6C0A">
      <w:pPr>
        <w:jc w:val="both"/>
      </w:pPr>
      <w:r w:rsidRPr="001B3C44">
        <w:rPr>
          <w:b/>
          <w:i/>
          <w:u w:val="single"/>
        </w:rPr>
        <w:t xml:space="preserve">Proposal </w:t>
      </w:r>
      <w:r>
        <w:rPr>
          <w:b/>
          <w:i/>
          <w:u w:val="single"/>
        </w:rPr>
        <w:t>10</w:t>
      </w:r>
      <w:r w:rsidRPr="001B3C44">
        <w:rPr>
          <w:b/>
          <w:i/>
          <w:u w:val="single"/>
        </w:rPr>
        <w:t>:</w:t>
      </w:r>
      <w:r w:rsidRPr="001B3C44">
        <w:rPr>
          <w:i/>
        </w:rPr>
        <w:t xml:space="preserve"> </w:t>
      </w:r>
      <w:r>
        <w:rPr>
          <w:i/>
        </w:rPr>
        <w:t>For the indication of resource set in inter-UE coordination scheme 1, the first resource location of each TRIV is represented by the time gap to the slot of the last retransmission of the inter-UE coordination plus a (pre)configured slot offset.</w:t>
      </w:r>
    </w:p>
    <w:p w14:paraId="3627EEFD" w14:textId="6379E6DF" w:rsidR="00BD6C0A" w:rsidRDefault="00BD6C0A" w:rsidP="0068510F">
      <w:pPr>
        <w:jc w:val="both"/>
        <w:rPr>
          <w:i/>
        </w:rPr>
      </w:pPr>
    </w:p>
    <w:p w14:paraId="5E60FC4D" w14:textId="77777777" w:rsidR="000F6C42" w:rsidRDefault="000F6C42" w:rsidP="000F6C42">
      <w:pPr>
        <w:jc w:val="both"/>
      </w:pPr>
      <w:r w:rsidRPr="001B3C44">
        <w:rPr>
          <w:b/>
          <w:i/>
          <w:u w:val="single"/>
        </w:rPr>
        <w:t xml:space="preserve">Proposal </w:t>
      </w:r>
      <w:r>
        <w:rPr>
          <w:b/>
          <w:i/>
          <w:u w:val="single"/>
        </w:rPr>
        <w:t>11</w:t>
      </w:r>
      <w:r w:rsidRPr="001B3C44">
        <w:rPr>
          <w:b/>
          <w:i/>
          <w:u w:val="single"/>
        </w:rPr>
        <w:t>:</w:t>
      </w:r>
      <w:r w:rsidRPr="001B3C44">
        <w:rPr>
          <w:i/>
        </w:rPr>
        <w:t xml:space="preserve"> </w:t>
      </w:r>
      <w:r>
        <w:rPr>
          <w:i/>
        </w:rPr>
        <w:t>The maximum number of combinations of (TRIV, FRIV, resource reservation period) carried in SCI stage 2 for inter-UE coordination is (pre)configured per resource pool.</w:t>
      </w:r>
    </w:p>
    <w:p w14:paraId="569AF551" w14:textId="58CE0695" w:rsidR="00BD6C0A" w:rsidRDefault="00BD6C0A" w:rsidP="0068510F">
      <w:pPr>
        <w:jc w:val="both"/>
        <w:rPr>
          <w:i/>
        </w:rPr>
      </w:pPr>
    </w:p>
    <w:p w14:paraId="020B1A67" w14:textId="62F11A60" w:rsidR="00BD6C0A" w:rsidRDefault="00BD6C0A" w:rsidP="00BD6C0A">
      <w:pPr>
        <w:jc w:val="both"/>
        <w:rPr>
          <w:i/>
        </w:rPr>
      </w:pPr>
      <w:r w:rsidRPr="001B3C44">
        <w:rPr>
          <w:b/>
          <w:i/>
          <w:u w:val="single"/>
        </w:rPr>
        <w:t xml:space="preserve">Proposal </w:t>
      </w:r>
      <w:r>
        <w:rPr>
          <w:b/>
          <w:i/>
          <w:u w:val="single"/>
        </w:rPr>
        <w:t>12</w:t>
      </w:r>
      <w:r w:rsidRPr="001B3C44">
        <w:rPr>
          <w:b/>
          <w:i/>
          <w:u w:val="single"/>
        </w:rPr>
        <w:t>:</w:t>
      </w:r>
      <w:r w:rsidRPr="001B3C44">
        <w:rPr>
          <w:i/>
        </w:rPr>
        <w:t xml:space="preserve"> </w:t>
      </w:r>
      <w:r>
        <w:rPr>
          <w:i/>
        </w:rPr>
        <w:t xml:space="preserve">The actual number of combinations of (TRIV, FRIV, resource reservation period) carried in SCI stage 2 is indicated in SCI stage 1. </w:t>
      </w:r>
    </w:p>
    <w:p w14:paraId="568DC27E" w14:textId="77777777" w:rsidR="00BD6C0A" w:rsidRDefault="00BD6C0A" w:rsidP="00BD6C0A">
      <w:pPr>
        <w:jc w:val="both"/>
        <w:rPr>
          <w:i/>
        </w:rPr>
      </w:pPr>
    </w:p>
    <w:p w14:paraId="4EE16A05" w14:textId="77777777" w:rsidR="00BD6C0A" w:rsidRDefault="00BD6C0A" w:rsidP="00BD6C0A">
      <w:pPr>
        <w:jc w:val="both"/>
        <w:rPr>
          <w:i/>
        </w:rPr>
      </w:pPr>
      <w:r w:rsidRPr="001B3C44">
        <w:rPr>
          <w:b/>
          <w:i/>
          <w:u w:val="single"/>
        </w:rPr>
        <w:t xml:space="preserve">Proposal </w:t>
      </w:r>
      <w:r>
        <w:rPr>
          <w:b/>
          <w:i/>
          <w:u w:val="single"/>
        </w:rPr>
        <w:t>13</w:t>
      </w:r>
      <w:r w:rsidRPr="001B3C44">
        <w:rPr>
          <w:b/>
          <w:i/>
          <w:u w:val="single"/>
        </w:rPr>
        <w:t>:</w:t>
      </w:r>
      <w:r w:rsidRPr="001B3C44">
        <w:rPr>
          <w:i/>
        </w:rPr>
        <w:t xml:space="preserve"> </w:t>
      </w:r>
      <w:r>
        <w:rPr>
          <w:i/>
        </w:rPr>
        <w:t xml:space="preserve">Whether the resource reservation period is included in SCI stage 2 is indicated in SCI stage 1. </w:t>
      </w:r>
    </w:p>
    <w:p w14:paraId="215C6FE6" w14:textId="16100029" w:rsidR="00BD6C0A" w:rsidRDefault="00BD6C0A" w:rsidP="0068510F">
      <w:pPr>
        <w:jc w:val="both"/>
        <w:rPr>
          <w:i/>
        </w:rPr>
      </w:pPr>
    </w:p>
    <w:p w14:paraId="61203456" w14:textId="15B81908" w:rsidR="00BD6C0A" w:rsidRDefault="00BD6C0A" w:rsidP="00BD6C0A">
      <w:pPr>
        <w:jc w:val="both"/>
        <w:rPr>
          <w:i/>
        </w:rPr>
      </w:pPr>
      <w:r w:rsidRPr="001B3C44">
        <w:rPr>
          <w:b/>
          <w:i/>
          <w:u w:val="single"/>
        </w:rPr>
        <w:lastRenderedPageBreak/>
        <w:t xml:space="preserve">Proposal </w:t>
      </w:r>
      <w:r>
        <w:rPr>
          <w:b/>
          <w:i/>
          <w:u w:val="single"/>
        </w:rPr>
        <w:t>14</w:t>
      </w:r>
      <w:r w:rsidRPr="001B3C44">
        <w:rPr>
          <w:b/>
          <w:i/>
          <w:u w:val="single"/>
        </w:rPr>
        <w:t>:</w:t>
      </w:r>
      <w:r w:rsidRPr="001B3C44">
        <w:rPr>
          <w:i/>
        </w:rPr>
        <w:t xml:space="preserve"> </w:t>
      </w:r>
      <w:r>
        <w:rPr>
          <w:i/>
        </w:rPr>
        <w:t xml:space="preserve">UE-A applies the legacy resource selection procedure to </w:t>
      </w:r>
      <w:r w:rsidRPr="00BD6C0A">
        <w:rPr>
          <w:i/>
        </w:rPr>
        <w:t xml:space="preserve">select the PSCCH/PSSCH resources to deliver the </w:t>
      </w:r>
      <w:r>
        <w:rPr>
          <w:i/>
        </w:rPr>
        <w:t>inter-UE coordination</w:t>
      </w:r>
      <w:r w:rsidRPr="00BD6C0A">
        <w:rPr>
          <w:i/>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subCH</m:t>
            </m:r>
          </m:sub>
        </m:sSub>
        <m:r>
          <w:rPr>
            <w:rFonts w:ascii="Cambria Math" w:hAnsi="Cambria Math"/>
          </w:rPr>
          <m:t>=1</m:t>
        </m:r>
      </m:oMath>
      <w:r w:rsidRPr="00BD6C0A">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rsvp_TX</m:t>
            </m:r>
          </m:sub>
        </m:sSub>
        <m:r>
          <w:rPr>
            <w:rFonts w:ascii="Cambria Math" w:hAnsi="Cambria Math"/>
          </w:rPr>
          <m:t>=0</m:t>
        </m:r>
      </m:oMath>
      <w:r>
        <w:rPr>
          <w:i/>
        </w:rPr>
        <w:t>, the remaining PDB depends on the first indicated resource in the inter-UE coordination.</w:t>
      </w:r>
    </w:p>
    <w:p w14:paraId="2B84A760" w14:textId="77777777" w:rsidR="00BD6C0A" w:rsidRPr="00BD6C0A" w:rsidRDefault="00BD6C0A" w:rsidP="00BD6C0A">
      <w:pPr>
        <w:pStyle w:val="ListParagraph"/>
        <w:numPr>
          <w:ilvl w:val="0"/>
          <w:numId w:val="28"/>
        </w:numPr>
        <w:jc w:val="both"/>
        <w:rPr>
          <w:rFonts w:ascii="Times New Roman" w:hAnsi="Times New Roman"/>
          <w:i/>
          <w:sz w:val="24"/>
          <w:szCs w:val="24"/>
        </w:rPr>
      </w:pPr>
      <w:r w:rsidRPr="00BD6C0A">
        <w:rPr>
          <w:rFonts w:ascii="Times New Roman" w:hAnsi="Times New Roman"/>
          <w:i/>
          <w:sz w:val="24"/>
          <w:szCs w:val="24"/>
        </w:rPr>
        <w:t>If the inter-UE coordination is triggered by explicit request, then the data priority is the same as the explicit request.</w:t>
      </w:r>
    </w:p>
    <w:p w14:paraId="1B15E971" w14:textId="77777777" w:rsidR="00BD6C0A" w:rsidRPr="00BD6C0A" w:rsidRDefault="00BD6C0A" w:rsidP="00BD6C0A">
      <w:pPr>
        <w:pStyle w:val="ListParagraph"/>
        <w:numPr>
          <w:ilvl w:val="0"/>
          <w:numId w:val="28"/>
        </w:numPr>
        <w:jc w:val="both"/>
        <w:rPr>
          <w:rFonts w:ascii="Times New Roman" w:hAnsi="Times New Roman"/>
          <w:i/>
          <w:sz w:val="24"/>
          <w:szCs w:val="24"/>
        </w:rPr>
      </w:pPr>
      <w:r w:rsidRPr="00BD6C0A">
        <w:rPr>
          <w:rFonts w:ascii="Times New Roman" w:hAnsi="Times New Roman"/>
          <w:i/>
          <w:sz w:val="24"/>
          <w:szCs w:val="24"/>
        </w:rPr>
        <w:t xml:space="preserve">If the inter-UE coordination is triggered by </w:t>
      </w:r>
      <w:r>
        <w:rPr>
          <w:rFonts w:ascii="Times New Roman" w:hAnsi="Times New Roman"/>
          <w:i/>
          <w:sz w:val="24"/>
          <w:szCs w:val="24"/>
        </w:rPr>
        <w:t xml:space="preserve">a </w:t>
      </w:r>
      <w:r w:rsidRPr="00BD6C0A">
        <w:rPr>
          <w:rFonts w:ascii="Times New Roman" w:hAnsi="Times New Roman"/>
          <w:i/>
          <w:sz w:val="24"/>
          <w:szCs w:val="24"/>
        </w:rPr>
        <w:t xml:space="preserve">condition other than explicit request, then the data priority </w:t>
      </w:r>
      <w:r>
        <w:rPr>
          <w:rFonts w:ascii="Times New Roman" w:hAnsi="Times New Roman"/>
          <w:i/>
          <w:sz w:val="24"/>
          <w:szCs w:val="24"/>
        </w:rPr>
        <w:t>is</w:t>
      </w:r>
      <w:r w:rsidRPr="00BD6C0A">
        <w:rPr>
          <w:rFonts w:ascii="Times New Roman" w:hAnsi="Times New Roman"/>
          <w:i/>
          <w:sz w:val="24"/>
          <w:szCs w:val="24"/>
        </w:rPr>
        <w:t xml:space="preserve"> (pre)configured per resource pool.</w:t>
      </w:r>
    </w:p>
    <w:p w14:paraId="7EE2E2B5" w14:textId="77777777" w:rsidR="00BD6C0A" w:rsidRDefault="00BD6C0A" w:rsidP="0068510F">
      <w:pPr>
        <w:jc w:val="both"/>
        <w:rPr>
          <w:i/>
        </w:rPr>
      </w:pPr>
    </w:p>
    <w:p w14:paraId="51A35AB3" w14:textId="77777777" w:rsidR="00BD6C0A" w:rsidRDefault="00BD6C0A" w:rsidP="00BD6C0A">
      <w:pPr>
        <w:jc w:val="both"/>
        <w:rPr>
          <w:i/>
        </w:rPr>
      </w:pPr>
      <w:r w:rsidRPr="001B3C44">
        <w:rPr>
          <w:b/>
          <w:i/>
          <w:u w:val="single"/>
        </w:rPr>
        <w:t xml:space="preserve">Proposal </w:t>
      </w:r>
      <w:r>
        <w:rPr>
          <w:b/>
          <w:i/>
          <w:u w:val="single"/>
        </w:rPr>
        <w:t>15</w:t>
      </w:r>
      <w:r w:rsidRPr="001B3C44">
        <w:rPr>
          <w:b/>
          <w:i/>
          <w:u w:val="single"/>
        </w:rPr>
        <w:t>:</w:t>
      </w:r>
      <w:r w:rsidRPr="001B3C44">
        <w:rPr>
          <w:i/>
        </w:rPr>
        <w:t xml:space="preserve"> </w:t>
      </w:r>
      <w:r w:rsidRPr="00BD6C0A">
        <w:rPr>
          <w:i/>
        </w:rPr>
        <w:t xml:space="preserve">For Option A of scheme 1, </w:t>
      </w:r>
    </w:p>
    <w:p w14:paraId="02DB5D4C" w14:textId="77777777" w:rsidR="00BD6C0A" w:rsidRPr="00BD6C0A" w:rsidRDefault="00BD6C0A" w:rsidP="00BD6C0A">
      <w:pPr>
        <w:pStyle w:val="ListParagraph"/>
        <w:numPr>
          <w:ilvl w:val="0"/>
          <w:numId w:val="32"/>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 xml:space="preserve">if UE-B receives a set of preferred resources only in MAC CE, then physical layer at UE-B reports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BD6C0A">
        <w:rPr>
          <w:rFonts w:ascii="Times New Roman" w:eastAsia="Malgun Gothic" w:hAnsi="Times New Roman"/>
          <w:i/>
          <w:sz w:val="24"/>
          <w:szCs w:val="24"/>
          <w:lang w:eastAsia="zh-CN"/>
        </w:rPr>
        <w:t xml:space="preserve"> as in the legacy resource selection </w:t>
      </w:r>
      <w:proofErr w:type="gramStart"/>
      <w:r w:rsidRPr="00BD6C0A">
        <w:rPr>
          <w:rFonts w:ascii="Times New Roman" w:eastAsia="Malgun Gothic" w:hAnsi="Times New Roman"/>
          <w:i/>
          <w:sz w:val="24"/>
          <w:szCs w:val="24"/>
          <w:lang w:eastAsia="zh-CN"/>
        </w:rPr>
        <w:t>procedure;</w:t>
      </w:r>
      <w:proofErr w:type="gramEnd"/>
    </w:p>
    <w:p w14:paraId="3496DF0A" w14:textId="77777777" w:rsidR="00BD6C0A" w:rsidRPr="00BD6C0A" w:rsidRDefault="00BD6C0A" w:rsidP="00BD6C0A">
      <w:pPr>
        <w:pStyle w:val="ListParagraph"/>
        <w:numPr>
          <w:ilvl w:val="0"/>
          <w:numId w:val="32"/>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 xml:space="preserve">if UE-B receives a set of preferred resources also in SCI stage 2, then physical layer at UE-B reports both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BD6C0A">
        <w:rPr>
          <w:rFonts w:ascii="Times New Roman" w:eastAsia="Malgun Gothic" w:hAnsi="Times New Roman"/>
          <w:i/>
          <w:sz w:val="24"/>
          <w:szCs w:val="24"/>
          <w:lang w:eastAsia="zh-CN"/>
        </w:rPr>
        <w:t xml:space="preserve"> and the intersection set between the preferred resource set and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BD6C0A">
        <w:rPr>
          <w:rFonts w:ascii="Times New Roman" w:eastAsia="Malgun Gothic" w:hAnsi="Times New Roman"/>
          <w:i/>
          <w:sz w:val="24"/>
          <w:szCs w:val="24"/>
          <w:lang w:eastAsia="zh-CN"/>
        </w:rPr>
        <w:t xml:space="preserve">; </w:t>
      </w:r>
    </w:p>
    <w:p w14:paraId="1AF73F7B" w14:textId="77777777" w:rsidR="00BD6C0A" w:rsidRPr="00BD6C0A" w:rsidRDefault="00BD6C0A" w:rsidP="00BD6C0A">
      <w:pPr>
        <w:pStyle w:val="ListParagraph"/>
        <w:numPr>
          <w:ilvl w:val="0"/>
          <w:numId w:val="29"/>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 xml:space="preserve">MAC layer at UE-B firstly selects resources for transmissions within the intersection of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S</m:t>
            </m:r>
          </m:e>
          <m:sub>
            <m:r>
              <w:rPr>
                <w:rFonts w:ascii="Cambria Math" w:eastAsia="Malgun Gothic" w:hAnsi="Cambria Math"/>
                <w:sz w:val="24"/>
                <w:szCs w:val="24"/>
                <w:lang w:eastAsia="zh-CN"/>
              </w:rPr>
              <m:t>A</m:t>
            </m:r>
          </m:sub>
        </m:sSub>
      </m:oMath>
      <w:r w:rsidRPr="00BD6C0A">
        <w:rPr>
          <w:rFonts w:ascii="Times New Roman" w:eastAsia="Malgun Gothic" w:hAnsi="Times New Roman"/>
          <w:i/>
          <w:sz w:val="24"/>
          <w:szCs w:val="24"/>
          <w:lang w:eastAsia="zh-CN"/>
        </w:rPr>
        <w:t xml:space="preserve"> and the preferred resource set until it becomes impossible to select a resource within the intersection under the constraint defined in Rel-16.</w:t>
      </w:r>
    </w:p>
    <w:p w14:paraId="1A4B08AF" w14:textId="77777777" w:rsidR="00BD6C0A" w:rsidRPr="00BD6C0A" w:rsidRDefault="00BD6C0A" w:rsidP="00BD6C0A">
      <w:pPr>
        <w:numPr>
          <w:ilvl w:val="1"/>
          <w:numId w:val="29"/>
        </w:numPr>
        <w:jc w:val="both"/>
        <w:rPr>
          <w:i/>
        </w:rPr>
      </w:pPr>
      <w:r w:rsidRPr="00BD6C0A">
        <w:rPr>
          <w:i/>
        </w:rPr>
        <w:t xml:space="preserve">After this, if the number of selected resources is smaller than the required number of transmissions for a TB, MAC layer selects resources for the remaining transmissions outside the intersection but inside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BD6C0A">
        <w:rPr>
          <w:i/>
        </w:rPr>
        <w:t>.</w:t>
      </w:r>
    </w:p>
    <w:p w14:paraId="570E10B2" w14:textId="57AB9BB1" w:rsidR="00BD6C0A" w:rsidRDefault="00BD6C0A" w:rsidP="0068510F">
      <w:pPr>
        <w:jc w:val="both"/>
        <w:rPr>
          <w:i/>
        </w:rPr>
      </w:pPr>
    </w:p>
    <w:p w14:paraId="7F3B8DAF" w14:textId="77777777" w:rsidR="00BD6C0A" w:rsidRDefault="00BD6C0A" w:rsidP="00BD6C0A">
      <w:pPr>
        <w:jc w:val="both"/>
        <w:rPr>
          <w:i/>
        </w:rPr>
      </w:pPr>
      <w:r w:rsidRPr="001C381A">
        <w:rPr>
          <w:b/>
          <w:i/>
          <w:u w:val="single"/>
        </w:rPr>
        <w:t xml:space="preserve">Proposal </w:t>
      </w:r>
      <w:r>
        <w:rPr>
          <w:b/>
          <w:i/>
          <w:u w:val="single"/>
        </w:rPr>
        <w:t>16</w:t>
      </w:r>
      <w:r w:rsidRPr="001C381A">
        <w:rPr>
          <w:b/>
          <w:i/>
          <w:u w:val="single"/>
        </w:rPr>
        <w:t>:</w:t>
      </w:r>
      <w:r w:rsidRPr="001C381A">
        <w:rPr>
          <w:i/>
        </w:rPr>
        <w:t xml:space="preserve"> </w:t>
      </w:r>
      <w:r>
        <w:rPr>
          <w:i/>
        </w:rPr>
        <w:t xml:space="preserve">For Option B of scheme 1, </w:t>
      </w:r>
    </w:p>
    <w:p w14:paraId="2AB7667D" w14:textId="77777777" w:rsidR="00BD6C0A" w:rsidRPr="00BD6C0A" w:rsidRDefault="00BD6C0A" w:rsidP="00BD6C0A">
      <w:pPr>
        <w:pStyle w:val="ListParagraph"/>
        <w:numPr>
          <w:ilvl w:val="0"/>
          <w:numId w:val="2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if UE-B receives a set of preferred resources also in SCI stage 2, then physical layer at UE-B reports this set of preferred resources. Otherwise, physical layer at UE-B does not report. </w:t>
      </w:r>
    </w:p>
    <w:p w14:paraId="58E3A33F" w14:textId="77777777" w:rsidR="00BD6C0A" w:rsidRPr="00BD6C0A" w:rsidRDefault="00BD6C0A" w:rsidP="00BD6C0A">
      <w:pPr>
        <w:pStyle w:val="ListParagraph"/>
        <w:numPr>
          <w:ilvl w:val="0"/>
          <w:numId w:val="29"/>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MAC layer at UE-B firstly selects resources for transmissions within the set of preferred resources.</w:t>
      </w:r>
    </w:p>
    <w:p w14:paraId="2FFA9FEC" w14:textId="77777777" w:rsidR="00BD6C0A" w:rsidRPr="00BD6C0A" w:rsidRDefault="00BD6C0A" w:rsidP="00BD6C0A">
      <w:pPr>
        <w:pStyle w:val="ListParagraph"/>
        <w:numPr>
          <w:ilvl w:val="1"/>
          <w:numId w:val="29"/>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 xml:space="preserve">After this, if the number of selected resources is smaller than the required number of transmissions for a TB, MAC layer randomly selects resources for the remaining transmissions. </w:t>
      </w:r>
    </w:p>
    <w:p w14:paraId="6D80BF66" w14:textId="0BEA07DB" w:rsidR="00BD6C0A" w:rsidRDefault="00BD6C0A" w:rsidP="0068510F">
      <w:pPr>
        <w:jc w:val="both"/>
        <w:rPr>
          <w:i/>
        </w:rPr>
      </w:pPr>
    </w:p>
    <w:p w14:paraId="1590CE58" w14:textId="77777777" w:rsidR="00BD6C0A" w:rsidRDefault="00BD6C0A" w:rsidP="00BD6C0A">
      <w:pPr>
        <w:jc w:val="both"/>
        <w:rPr>
          <w:i/>
        </w:rPr>
      </w:pPr>
      <w:r w:rsidRPr="001B3C44">
        <w:rPr>
          <w:b/>
          <w:i/>
          <w:u w:val="single"/>
        </w:rPr>
        <w:t xml:space="preserve">Proposal </w:t>
      </w:r>
      <w:r>
        <w:rPr>
          <w:b/>
          <w:i/>
          <w:u w:val="single"/>
        </w:rPr>
        <w:t>17</w:t>
      </w:r>
      <w:r w:rsidRPr="001B3C44">
        <w:rPr>
          <w:b/>
          <w:i/>
          <w:u w:val="single"/>
        </w:rPr>
        <w:t>:</w:t>
      </w:r>
      <w:r w:rsidRPr="001B3C44">
        <w:rPr>
          <w:i/>
        </w:rPr>
        <w:t xml:space="preserve"> </w:t>
      </w:r>
      <w:r>
        <w:rPr>
          <w:i/>
        </w:rPr>
        <w:t>If UE-B receives inter-UE coordination information with preferred resource sets from multiple UE-As, then the overall set of preferred resources is the union of the received preferred resource sets. If UE-B receives inter-UE coordination information with non-preferred resource sets from multiple UE-As, then the overall set of non-preferred resources is the union of the received non-preferred resource sets.</w:t>
      </w:r>
    </w:p>
    <w:p w14:paraId="6332D3D8" w14:textId="77777777" w:rsidR="00BD6C0A" w:rsidRDefault="00BD6C0A" w:rsidP="00BD6C0A">
      <w:pPr>
        <w:jc w:val="both"/>
      </w:pPr>
    </w:p>
    <w:p w14:paraId="2FF5F51D" w14:textId="5E4C7B26" w:rsidR="00BD6C0A" w:rsidRDefault="00BD6C0A" w:rsidP="00BD6C0A">
      <w:pPr>
        <w:jc w:val="both"/>
        <w:rPr>
          <w:i/>
        </w:rPr>
      </w:pPr>
      <w:r w:rsidRPr="001C381A">
        <w:rPr>
          <w:b/>
          <w:i/>
          <w:u w:val="single"/>
        </w:rPr>
        <w:t xml:space="preserve">Proposal </w:t>
      </w:r>
      <w:r>
        <w:rPr>
          <w:b/>
          <w:i/>
          <w:u w:val="single"/>
        </w:rPr>
        <w:t>18</w:t>
      </w:r>
      <w:r w:rsidRPr="001C381A">
        <w:rPr>
          <w:b/>
          <w:i/>
          <w:u w:val="single"/>
        </w:rPr>
        <w:t>:</w:t>
      </w:r>
      <w:r w:rsidRPr="001C381A">
        <w:rPr>
          <w:i/>
        </w:rPr>
        <w:t xml:space="preserve"> </w:t>
      </w:r>
      <w:r>
        <w:rPr>
          <w:i/>
        </w:rPr>
        <w:t xml:space="preserve">If the remaining PDB when UE-B receives inter-UE coordination is small, then UE-B does not consider inter-UE coordination in its resource (re)selection. </w:t>
      </w:r>
    </w:p>
    <w:p w14:paraId="2C3C04CC" w14:textId="06873F1D" w:rsidR="00BD6C0A" w:rsidRDefault="00BD6C0A" w:rsidP="0068510F">
      <w:pPr>
        <w:jc w:val="both"/>
        <w:rPr>
          <w:i/>
        </w:rPr>
      </w:pPr>
    </w:p>
    <w:p w14:paraId="7204A3EC" w14:textId="77777777" w:rsidR="00BD6C0A" w:rsidRDefault="00BD6C0A" w:rsidP="00BD6C0A">
      <w:pPr>
        <w:jc w:val="both"/>
        <w:rPr>
          <w:i/>
        </w:rPr>
      </w:pPr>
      <w:r w:rsidRPr="001C381A">
        <w:rPr>
          <w:b/>
          <w:i/>
          <w:u w:val="single"/>
        </w:rPr>
        <w:t xml:space="preserve">Proposal </w:t>
      </w:r>
      <w:r>
        <w:rPr>
          <w:b/>
          <w:i/>
          <w:u w:val="single"/>
        </w:rPr>
        <w:t>19</w:t>
      </w:r>
      <w:r w:rsidRPr="001C381A">
        <w:rPr>
          <w:b/>
          <w:i/>
          <w:u w:val="single"/>
        </w:rPr>
        <w:t>:</w:t>
      </w:r>
      <w:r w:rsidRPr="001C381A">
        <w:rPr>
          <w:i/>
        </w:rPr>
        <w:t xml:space="preserve"> </w:t>
      </w:r>
      <w:r>
        <w:rPr>
          <w:i/>
        </w:rPr>
        <w:t>For inter-UE coordination scheme 2, UE-A sends inter-UE coordination when</w:t>
      </w:r>
    </w:p>
    <w:p w14:paraId="371190E4" w14:textId="77777777" w:rsidR="00BD6C0A" w:rsidRPr="00E84BA8" w:rsidRDefault="00BD6C0A" w:rsidP="00BD6C0A">
      <w:pPr>
        <w:pStyle w:val="ListParagraph"/>
        <w:numPr>
          <w:ilvl w:val="0"/>
          <w:numId w:val="1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requested by UE-B via SCI indication</w:t>
      </w:r>
    </w:p>
    <w:p w14:paraId="0D8CEA49" w14:textId="768273BC" w:rsidR="00BD6C0A" w:rsidRPr="00BD6C0A" w:rsidRDefault="00BD6C0A" w:rsidP="0068510F">
      <w:pPr>
        <w:pStyle w:val="ListParagraph"/>
        <w:numPr>
          <w:ilvl w:val="0"/>
          <w:numId w:val="15"/>
        </w:numPr>
        <w:jc w:val="both"/>
        <w:rPr>
          <w:rFonts w:ascii="Times New Roman" w:eastAsia="Malgun Gothic" w:hAnsi="Times New Roman"/>
          <w:i/>
          <w:sz w:val="24"/>
          <w:szCs w:val="24"/>
          <w:lang w:eastAsia="zh-CN"/>
        </w:rPr>
      </w:pPr>
      <w:r w:rsidRPr="00E84BA8">
        <w:rPr>
          <w:rFonts w:ascii="Times New Roman" w:eastAsia="Malgun Gothic" w:hAnsi="Times New Roman"/>
          <w:i/>
          <w:sz w:val="24"/>
          <w:szCs w:val="24"/>
          <w:lang w:eastAsia="zh-CN"/>
        </w:rPr>
        <w:t>detecting potential resource conflict</w:t>
      </w:r>
    </w:p>
    <w:p w14:paraId="467363E5" w14:textId="77777777" w:rsidR="00BD6C0A" w:rsidRDefault="00BD6C0A" w:rsidP="00BD6C0A">
      <w:pPr>
        <w:jc w:val="both"/>
        <w:rPr>
          <w:i/>
        </w:rPr>
      </w:pPr>
    </w:p>
    <w:p w14:paraId="53CC1CDC" w14:textId="268B12FC" w:rsidR="00BD6C0A" w:rsidRDefault="00BD6C0A" w:rsidP="00BD6C0A">
      <w:pPr>
        <w:jc w:val="both"/>
        <w:rPr>
          <w:i/>
        </w:rPr>
      </w:pPr>
      <w:r w:rsidRPr="001C381A">
        <w:rPr>
          <w:b/>
          <w:i/>
          <w:u w:val="single"/>
        </w:rPr>
        <w:t xml:space="preserve">Proposal </w:t>
      </w:r>
      <w:r>
        <w:rPr>
          <w:b/>
          <w:i/>
          <w:u w:val="single"/>
        </w:rPr>
        <w:t>20</w:t>
      </w:r>
      <w:r w:rsidRPr="001C381A">
        <w:rPr>
          <w:b/>
          <w:i/>
          <w:u w:val="single"/>
        </w:rPr>
        <w:t>:</w:t>
      </w:r>
      <w:r w:rsidRPr="001C381A">
        <w:rPr>
          <w:i/>
        </w:rPr>
        <w:t xml:space="preserve"> </w:t>
      </w:r>
      <w:r>
        <w:rPr>
          <w:i/>
        </w:rPr>
        <w:t xml:space="preserve">In inter-UE coordination scheme 2, the sequence of inter-UE coordination is determined by setting </w:t>
      </w:r>
      <m:oMath>
        <m:sSub>
          <m:sSubPr>
            <m:ctrlPr>
              <w:rPr>
                <w:rFonts w:ascii="Cambria Math" w:hAnsi="Cambria Math"/>
                <w:i/>
              </w:rPr>
            </m:ctrlPr>
          </m:sSubPr>
          <m:e>
            <m:r>
              <w:rPr>
                <w:rFonts w:ascii="Cambria Math" w:hAnsi="Cambria Math"/>
              </w:rPr>
              <m:t>m</m:t>
            </m:r>
          </m:e>
          <m:sub>
            <m:r>
              <w:rPr>
                <w:rFonts w:ascii="Cambria Math" w:hAnsi="Cambria Math"/>
              </w:rPr>
              <m:t>cs</m:t>
            </m:r>
          </m:sub>
        </m:sSub>
      </m:oMath>
      <w:r>
        <w:rPr>
          <w:i/>
        </w:rPr>
        <w:t xml:space="preserve">=0. The number of cyclic shift pairs used for inter-UE coordination that can be multiplexed in a PRB is (pre)configured per resource pool among {1, 2, 3, 6}, with the corresponding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i/>
        </w:rPr>
        <w:t xml:space="preserve"> values being {0}, {0, 3}, {0,</w:t>
      </w:r>
      <w:r w:rsidR="00F96BDD">
        <w:rPr>
          <w:i/>
        </w:rPr>
        <w:t xml:space="preserve"> </w:t>
      </w:r>
      <w:r>
        <w:rPr>
          <w:i/>
        </w:rPr>
        <w:t xml:space="preserve">2, 4}, {0, 1, 2, 3, 4, 5}. </w:t>
      </w:r>
    </w:p>
    <w:p w14:paraId="691ADBE9" w14:textId="6FEB191E" w:rsidR="00BD6C0A" w:rsidRDefault="00BD6C0A" w:rsidP="0068510F">
      <w:pPr>
        <w:jc w:val="both"/>
        <w:rPr>
          <w:i/>
        </w:rPr>
      </w:pPr>
    </w:p>
    <w:p w14:paraId="1EF0169D" w14:textId="77777777" w:rsidR="00BD6C0A" w:rsidRDefault="00BD6C0A" w:rsidP="00BD6C0A">
      <w:pPr>
        <w:tabs>
          <w:tab w:val="left" w:pos="6857"/>
        </w:tabs>
        <w:jc w:val="both"/>
      </w:pPr>
      <w:r w:rsidRPr="001C381A">
        <w:rPr>
          <w:b/>
          <w:i/>
          <w:u w:val="single"/>
        </w:rPr>
        <w:t xml:space="preserve">Proposal </w:t>
      </w:r>
      <w:r>
        <w:rPr>
          <w:b/>
          <w:i/>
          <w:u w:val="single"/>
        </w:rPr>
        <w:t>21</w:t>
      </w:r>
      <w:r w:rsidRPr="001C381A">
        <w:rPr>
          <w:b/>
          <w:i/>
          <w:u w:val="single"/>
        </w:rPr>
        <w:t>:</w:t>
      </w:r>
      <w:r w:rsidRPr="001C381A">
        <w:rPr>
          <w:i/>
        </w:rPr>
        <w:t xml:space="preserve"> </w:t>
      </w:r>
      <w:r>
        <w:rPr>
          <w:i/>
        </w:rPr>
        <w:t xml:space="preserve">The priority value of PSFCH for inter-UE coordination is the same as indicated by UE-B’s SCI. </w:t>
      </w:r>
    </w:p>
    <w:p w14:paraId="292F8438" w14:textId="69CB2209" w:rsidR="00BD6C0A" w:rsidRDefault="00BD6C0A" w:rsidP="0068510F">
      <w:pPr>
        <w:jc w:val="both"/>
        <w:rPr>
          <w:i/>
        </w:rPr>
      </w:pPr>
    </w:p>
    <w:p w14:paraId="72B94D73" w14:textId="77777777" w:rsidR="00BD6C0A" w:rsidRDefault="00BD6C0A" w:rsidP="00BD6C0A">
      <w:pPr>
        <w:jc w:val="both"/>
      </w:pPr>
      <w:r w:rsidRPr="00BD6C0A">
        <w:rPr>
          <w:b/>
          <w:i/>
          <w:u w:val="single"/>
        </w:rPr>
        <w:lastRenderedPageBreak/>
        <w:t>Proposal 22:</w:t>
      </w:r>
      <w:r w:rsidRPr="00BD6C0A">
        <w:rPr>
          <w:i/>
        </w:rPr>
        <w:t xml:space="preserve"> In the prioritization among PSFCH for inter-UE coordination transmission/reception, the PSFCH associated with a lower priority value is prioritized.</w:t>
      </w:r>
      <w:r>
        <w:rPr>
          <w:i/>
        </w:rPr>
        <w:t xml:space="preserve"> </w:t>
      </w:r>
    </w:p>
    <w:p w14:paraId="265CE7EC" w14:textId="7C9C16B1" w:rsidR="00BD6C0A" w:rsidRDefault="00BD6C0A" w:rsidP="0068510F">
      <w:pPr>
        <w:jc w:val="both"/>
        <w:rPr>
          <w:i/>
        </w:rPr>
      </w:pPr>
    </w:p>
    <w:p w14:paraId="35369DDE" w14:textId="77777777" w:rsidR="00BD6C0A" w:rsidRDefault="00BD6C0A" w:rsidP="00BD6C0A">
      <w:pPr>
        <w:tabs>
          <w:tab w:val="left" w:pos="6857"/>
        </w:tabs>
        <w:jc w:val="both"/>
      </w:pPr>
      <w:r w:rsidRPr="001C381A">
        <w:rPr>
          <w:b/>
          <w:i/>
          <w:u w:val="single"/>
        </w:rPr>
        <w:t xml:space="preserve">Proposal </w:t>
      </w:r>
      <w:r>
        <w:rPr>
          <w:b/>
          <w:i/>
          <w:u w:val="single"/>
        </w:rPr>
        <w:t>23</w:t>
      </w:r>
      <w:r w:rsidRPr="001C381A">
        <w:rPr>
          <w:b/>
          <w:i/>
          <w:u w:val="single"/>
        </w:rPr>
        <w:t>:</w:t>
      </w:r>
      <w:r w:rsidRPr="001C381A">
        <w:rPr>
          <w:i/>
        </w:rPr>
        <w:t xml:space="preserve"> </w:t>
      </w:r>
      <w:r>
        <w:rPr>
          <w:i/>
        </w:rPr>
        <w:t xml:space="preserve">PSFCH for sidelink HARQ-ACK transmission/reception is always prioritized over PSFCH for inter-UE coordination transmission/reception. </w:t>
      </w:r>
    </w:p>
    <w:p w14:paraId="3CCBC7E4" w14:textId="254BBD3A" w:rsidR="00BD6C0A" w:rsidRDefault="00BD6C0A" w:rsidP="0068510F">
      <w:pPr>
        <w:jc w:val="both"/>
        <w:rPr>
          <w:i/>
        </w:rPr>
      </w:pPr>
    </w:p>
    <w:p w14:paraId="4FB8808A" w14:textId="77777777" w:rsidR="00BD6C0A" w:rsidRDefault="00BD6C0A" w:rsidP="00BD6C0A">
      <w:pPr>
        <w:jc w:val="both"/>
        <w:rPr>
          <w:rFonts w:eastAsia="Gulim" w:cs="Times"/>
          <w:i/>
          <w:szCs w:val="20"/>
          <w:lang w:eastAsia="ko-KR"/>
        </w:rPr>
      </w:pPr>
      <w:r w:rsidRPr="001C381A">
        <w:rPr>
          <w:b/>
          <w:i/>
          <w:u w:val="single"/>
        </w:rPr>
        <w:t xml:space="preserve">Proposal </w:t>
      </w:r>
      <w:r>
        <w:rPr>
          <w:b/>
          <w:i/>
          <w:u w:val="single"/>
        </w:rPr>
        <w:t>24</w:t>
      </w:r>
      <w:r w:rsidRPr="001C381A">
        <w:rPr>
          <w:b/>
          <w:i/>
          <w:u w:val="single"/>
        </w:rPr>
        <w:t>:</w:t>
      </w:r>
      <w:r w:rsidRPr="001C381A">
        <w:rPr>
          <w:i/>
        </w:rPr>
        <w:t xml:space="preserve"> </w:t>
      </w:r>
      <w:r>
        <w:rPr>
          <w:i/>
        </w:rPr>
        <w:t>For condition 2-A-1 where PSFCH occasion is derived by a slot where</w:t>
      </w:r>
      <w:r w:rsidRPr="00BD6C0A">
        <w:rPr>
          <w:i/>
        </w:rPr>
        <w:t xml:space="preserve"> </w:t>
      </w:r>
      <w:r w:rsidRPr="00BD6C0A">
        <w:rPr>
          <w:rFonts w:eastAsia="Gulim" w:cs="Times"/>
          <w:i/>
          <w:szCs w:val="20"/>
          <w:lang w:eastAsia="ko-KR"/>
        </w:rPr>
        <w:t xml:space="preserve">potential resource conflict occurs, </w:t>
      </w:r>
    </w:p>
    <w:p w14:paraId="7428074B" w14:textId="77777777" w:rsidR="00BD6C0A" w:rsidRPr="00BD6C0A" w:rsidRDefault="00BD6C0A" w:rsidP="00BD6C0A">
      <w:pPr>
        <w:pStyle w:val="ListParagraph"/>
        <w:numPr>
          <w:ilvl w:val="0"/>
          <w:numId w:val="33"/>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If a UE which reserves the potential conflict resource does not have the capability of receiving inter-UE coordination scheme 2, then UE-A sends inter-UE coordination to all other UEs which reserve the potential conflict resource and have the capability of receiving inter-UE coordination scheme 2.</w:t>
      </w:r>
    </w:p>
    <w:p w14:paraId="3EACCE4B" w14:textId="77777777" w:rsidR="00BD6C0A" w:rsidRPr="00BD6C0A" w:rsidRDefault="00BD6C0A" w:rsidP="00BD6C0A">
      <w:pPr>
        <w:pStyle w:val="ListParagraph"/>
        <w:numPr>
          <w:ilvl w:val="0"/>
          <w:numId w:val="33"/>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 xml:space="preserve">If all the UEs which reserve the potential conflict resource have the capability of receiving inter-UE coordination scheme 2, then UE-A sends inter-UE coordination to all UEs which does not have the highest data priority. </w:t>
      </w:r>
    </w:p>
    <w:p w14:paraId="65A71D34" w14:textId="2A040FE5" w:rsidR="00BD6C0A" w:rsidRDefault="00BD6C0A" w:rsidP="0068510F">
      <w:pPr>
        <w:jc w:val="both"/>
        <w:rPr>
          <w:i/>
        </w:rPr>
      </w:pPr>
    </w:p>
    <w:p w14:paraId="2842D12D" w14:textId="77777777" w:rsidR="00BD6C0A" w:rsidRPr="00BD6C0A" w:rsidRDefault="00BD6C0A" w:rsidP="00BD6C0A">
      <w:pPr>
        <w:jc w:val="both"/>
        <w:rPr>
          <w:i/>
        </w:rPr>
      </w:pPr>
      <w:r w:rsidRPr="001C381A">
        <w:rPr>
          <w:b/>
          <w:i/>
          <w:u w:val="single"/>
        </w:rPr>
        <w:t xml:space="preserve">Proposal </w:t>
      </w:r>
      <w:r>
        <w:rPr>
          <w:b/>
          <w:i/>
          <w:u w:val="single"/>
        </w:rPr>
        <w:t>25</w:t>
      </w:r>
      <w:r w:rsidRPr="001C381A">
        <w:rPr>
          <w:b/>
          <w:i/>
          <w:u w:val="single"/>
        </w:rPr>
        <w:t>:</w:t>
      </w:r>
      <w:r w:rsidRPr="001C381A">
        <w:rPr>
          <w:i/>
        </w:rPr>
        <w:t xml:space="preserve"> </w:t>
      </w:r>
      <w:r>
        <w:rPr>
          <w:i/>
        </w:rPr>
        <w:t xml:space="preserve">For condition 2-A-1 where PSFCH occasion is derived by a slot where UE-B’s SCI is transmitted, </w:t>
      </w:r>
      <w:r w:rsidRPr="00BD6C0A">
        <w:rPr>
          <w:i/>
        </w:rPr>
        <w:t>the UE which reserves the potential conflict resource in a later slot and has the capability of receiving inter-UE coordination scheme 2 is UE-B.</w:t>
      </w:r>
    </w:p>
    <w:p w14:paraId="265F70CF" w14:textId="77777777" w:rsidR="00BD6C0A" w:rsidRPr="00BD6C0A" w:rsidRDefault="00BD6C0A" w:rsidP="00BD6C0A">
      <w:pPr>
        <w:pStyle w:val="ListParagraph"/>
        <w:numPr>
          <w:ilvl w:val="0"/>
          <w:numId w:val="37"/>
        </w:numPr>
        <w:jc w:val="both"/>
        <w:rPr>
          <w:rFonts w:ascii="Times New Roman" w:eastAsia="Malgun Gothic" w:hAnsi="Times New Roman"/>
          <w:i/>
          <w:sz w:val="24"/>
          <w:szCs w:val="24"/>
          <w:lang w:eastAsia="zh-CN"/>
        </w:rPr>
      </w:pPr>
      <w:r w:rsidRPr="00BD6C0A">
        <w:rPr>
          <w:rFonts w:ascii="Times New Roman" w:eastAsia="Malgun Gothic" w:hAnsi="Times New Roman"/>
          <w:i/>
          <w:sz w:val="24"/>
          <w:szCs w:val="24"/>
          <w:lang w:eastAsia="zh-CN"/>
        </w:rPr>
        <w:t>If more than one UE reserves the potential conflict resource at the same slot, then the UE with lower data priority and has the capability of receiving inter-UE coordination scheme 2 is UE-B.</w:t>
      </w:r>
    </w:p>
    <w:p w14:paraId="58142D3F" w14:textId="77777777" w:rsidR="00BD6C0A" w:rsidRDefault="00BD6C0A" w:rsidP="0068510F">
      <w:pPr>
        <w:jc w:val="both"/>
        <w:rPr>
          <w:i/>
        </w:rPr>
      </w:pPr>
    </w:p>
    <w:p w14:paraId="36D2639C" w14:textId="50FD1B96" w:rsidR="00BD6C0A" w:rsidRDefault="00BD6C0A" w:rsidP="0068510F">
      <w:pPr>
        <w:jc w:val="both"/>
        <w:rPr>
          <w:i/>
        </w:rPr>
      </w:pPr>
      <w:r w:rsidRPr="001C381A">
        <w:rPr>
          <w:b/>
          <w:i/>
          <w:u w:val="single"/>
        </w:rPr>
        <w:t xml:space="preserve">Proposal </w:t>
      </w:r>
      <w:r>
        <w:rPr>
          <w:b/>
          <w:i/>
          <w:u w:val="single"/>
        </w:rPr>
        <w:t>26</w:t>
      </w:r>
      <w:r w:rsidRPr="001C381A">
        <w:rPr>
          <w:b/>
          <w:i/>
          <w:u w:val="single"/>
        </w:rPr>
        <w:t>:</w:t>
      </w:r>
      <w:r w:rsidRPr="001C381A">
        <w:rPr>
          <w:i/>
        </w:rPr>
        <w:t xml:space="preserve"> </w:t>
      </w:r>
      <w:r>
        <w:rPr>
          <w:i/>
        </w:rPr>
        <w:t xml:space="preserve">Whether a UE is able to receive inter-UE coordination scheme 2 is indicated in SCI stage 1. </w:t>
      </w:r>
    </w:p>
    <w:p w14:paraId="032EF552" w14:textId="77777777" w:rsidR="00BD6C0A" w:rsidRPr="0064641E" w:rsidRDefault="00BD6C0A" w:rsidP="00BD6C0A"/>
    <w:p w14:paraId="3B860934" w14:textId="77777777" w:rsidR="00BD6C0A" w:rsidRPr="00BD6C0A" w:rsidRDefault="00BD6C0A" w:rsidP="00BD6C0A">
      <w:pPr>
        <w:jc w:val="both"/>
        <w:rPr>
          <w:i/>
        </w:rPr>
      </w:pPr>
      <w:r w:rsidRPr="001C381A">
        <w:rPr>
          <w:b/>
          <w:i/>
          <w:u w:val="single"/>
        </w:rPr>
        <w:t xml:space="preserve">Proposal </w:t>
      </w:r>
      <w:r>
        <w:rPr>
          <w:b/>
          <w:i/>
          <w:u w:val="single"/>
        </w:rPr>
        <w:t>27</w:t>
      </w:r>
      <w:r w:rsidRPr="001C381A">
        <w:rPr>
          <w:b/>
          <w:i/>
          <w:u w:val="single"/>
        </w:rPr>
        <w:t>:</w:t>
      </w:r>
      <w:r w:rsidRPr="001C381A">
        <w:rPr>
          <w:i/>
        </w:rPr>
        <w:t xml:space="preserve"> </w:t>
      </w:r>
      <w:r>
        <w:rPr>
          <w:i/>
        </w:rPr>
        <w:t xml:space="preserve">For inter-UE coordination scheme 2, upon receiving inter-UE coordination with indication of potential resource conflict, UE-B performs resource re-selection if the time gap between UE-B’s inter-UE coordination reception and UE-B’s reserved resource with potential conflict is larger than a threshold. </w:t>
      </w:r>
    </w:p>
    <w:p w14:paraId="555D9BCD" w14:textId="77777777" w:rsidR="00BD6C0A" w:rsidRPr="00D46285" w:rsidRDefault="00BD6C0A" w:rsidP="0068510F">
      <w:pPr>
        <w:jc w:val="both"/>
        <w:rPr>
          <w:i/>
        </w:rPr>
      </w:pPr>
    </w:p>
    <w:p w14:paraId="2E75F001" w14:textId="77777777" w:rsidR="007E70BB" w:rsidRPr="00A6576F" w:rsidRDefault="005C63AE" w:rsidP="007E70BB">
      <w:pPr>
        <w:pStyle w:val="Heading1"/>
      </w:pPr>
      <w:r w:rsidRPr="00A6576F">
        <w:t>References</w:t>
      </w:r>
    </w:p>
    <w:p w14:paraId="0D351395" w14:textId="77777777" w:rsidR="004E60F2"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220695"/>
      <w:r>
        <w:t>RP-202846, “WID revision: NR sidelink enhancement,” Dec. 2020.</w:t>
      </w:r>
      <w:bookmarkEnd w:id="1"/>
      <w:r>
        <w:t xml:space="preserve"> </w:t>
      </w:r>
      <w:bookmarkStart w:id="2" w:name="_Ref20772424"/>
      <w:bookmarkStart w:id="3" w:name="_Ref78203703"/>
      <w:bookmarkStart w:id="4" w:name="_Ref70511018"/>
      <w:bookmarkStart w:id="5" w:name="_Ref66178210"/>
      <w:bookmarkStart w:id="6" w:name="_Ref46221791"/>
      <w:bookmarkStart w:id="7" w:name="_Ref49784738"/>
      <w:bookmarkEnd w:id="2"/>
    </w:p>
    <w:p w14:paraId="483CE4DD" w14:textId="77777777" w:rsidR="004E60F2"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90895127"/>
      <w:r>
        <w:t>Chairman’s Notes, 3GPP TSG RAN1 WG1 #107-e Meeting, Nov. 2021.</w:t>
      </w:r>
      <w:bookmarkEnd w:id="3"/>
      <w:bookmarkEnd w:id="8"/>
    </w:p>
    <w:p w14:paraId="6324D2CA" w14:textId="2AAB0029" w:rsidR="004E60F2" w:rsidRPr="000F7303"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90914661"/>
      <w:r>
        <w:t>R1-2112756, “</w:t>
      </w:r>
      <w:r w:rsidRPr="004E60F2">
        <w:rPr>
          <w:lang w:val="en-GB"/>
        </w:rPr>
        <w:t>Feature lead summary #5 for AI 8.11.1.2 Inter-UE coordination for Mode 2 enhancements</w:t>
      </w:r>
      <w:r>
        <w:t>”, Nov. 2021.</w:t>
      </w:r>
      <w:bookmarkEnd w:id="9"/>
      <w:r>
        <w:t xml:space="preserve"> </w:t>
      </w:r>
      <w:r w:rsidRPr="006C3C18">
        <w:rPr>
          <w:rFonts w:eastAsia="BatangChe"/>
        </w:rPr>
        <w:t xml:space="preserve"> </w:t>
      </w:r>
    </w:p>
    <w:p w14:paraId="16B78DCA" w14:textId="77777777" w:rsidR="004E60F2"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90887974"/>
      <w:r>
        <w:t>Chairman’s Notes, 3GPP TSG RAN WG #94-e Meeting, Dec. 2021.</w:t>
      </w:r>
      <w:bookmarkEnd w:id="10"/>
      <w:r>
        <w:t xml:space="preserve"> </w:t>
      </w:r>
    </w:p>
    <w:p w14:paraId="1AC74245" w14:textId="77777777" w:rsidR="004E60F2"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90887977"/>
      <w:bookmarkStart w:id="12" w:name="_Ref82170371"/>
      <w:r>
        <w:t>RP-213660, “Moderator summary of discussion [94e-37-R17-Sidelink-WI],” Dec. 2021.</w:t>
      </w:r>
      <w:bookmarkEnd w:id="11"/>
      <w:r>
        <w:t xml:space="preserve"> </w:t>
      </w:r>
    </w:p>
    <w:p w14:paraId="361043D0" w14:textId="25477A2D" w:rsidR="00AF1D90" w:rsidRDefault="004E60F2"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90914715"/>
      <w:r>
        <w:t>RP-212880, “Status report to TSG,” Dec. 2021.</w:t>
      </w:r>
      <w:bookmarkEnd w:id="4"/>
      <w:bookmarkEnd w:id="5"/>
      <w:bookmarkEnd w:id="6"/>
      <w:bookmarkEnd w:id="7"/>
      <w:bookmarkEnd w:id="12"/>
      <w:bookmarkEnd w:id="13"/>
    </w:p>
    <w:sectPr w:rsidR="00AF1D90"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A49AD" w14:textId="77777777" w:rsidR="004B75D1" w:rsidRDefault="004B75D1">
      <w:r>
        <w:separator/>
      </w:r>
    </w:p>
  </w:endnote>
  <w:endnote w:type="continuationSeparator" w:id="0">
    <w:p w14:paraId="7430E7B3" w14:textId="77777777" w:rsidR="004B75D1" w:rsidRDefault="004B75D1">
      <w:r>
        <w:continuationSeparator/>
      </w:r>
    </w:p>
  </w:endnote>
  <w:endnote w:type="continuationNotice" w:id="1">
    <w:p w14:paraId="0E5FBFBD" w14:textId="77777777" w:rsidR="004B75D1" w:rsidRDefault="004B75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panose1 w:val="020B0604020202020204"/>
    <w:charset w:val="00"/>
    <w:family w:val="auto"/>
    <w:pitch w:val="variable"/>
    <w:sig w:usb0="800002A5" w:usb1="40000000" w:usb2="00000000" w:usb3="00000000" w:csb0="0000009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CB33B4" w:rsidRDefault="00CB33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56B70" w14:textId="77777777" w:rsidR="004B75D1" w:rsidRDefault="004B75D1">
      <w:r>
        <w:separator/>
      </w:r>
    </w:p>
  </w:footnote>
  <w:footnote w:type="continuationSeparator" w:id="0">
    <w:p w14:paraId="23921423" w14:textId="77777777" w:rsidR="004B75D1" w:rsidRDefault="004B75D1">
      <w:r>
        <w:continuationSeparator/>
      </w:r>
    </w:p>
  </w:footnote>
  <w:footnote w:type="continuationNotice" w:id="1">
    <w:p w14:paraId="4E4278BB" w14:textId="77777777" w:rsidR="004B75D1" w:rsidRDefault="004B75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32258"/>
    <w:multiLevelType w:val="hybridMultilevel"/>
    <w:tmpl w:val="7D54A73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31D6E"/>
    <w:multiLevelType w:val="hybridMultilevel"/>
    <w:tmpl w:val="9896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44FAC"/>
    <w:multiLevelType w:val="hybridMultilevel"/>
    <w:tmpl w:val="91A6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10141"/>
    <w:multiLevelType w:val="hybridMultilevel"/>
    <w:tmpl w:val="9C2E3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F6D03"/>
    <w:multiLevelType w:val="hybridMultilevel"/>
    <w:tmpl w:val="CEA635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D646AA"/>
    <w:multiLevelType w:val="hybridMultilevel"/>
    <w:tmpl w:val="F5322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A12B1"/>
    <w:multiLevelType w:val="hybridMultilevel"/>
    <w:tmpl w:val="6472C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6090C"/>
    <w:multiLevelType w:val="hybridMultilevel"/>
    <w:tmpl w:val="953EF0A2"/>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10" w15:restartNumberingAfterBreak="0">
    <w:nsid w:val="301E2386"/>
    <w:multiLevelType w:val="hybridMultilevel"/>
    <w:tmpl w:val="14E02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69243C"/>
    <w:multiLevelType w:val="hybridMultilevel"/>
    <w:tmpl w:val="889A0AD8"/>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1F7660"/>
    <w:multiLevelType w:val="hybridMultilevel"/>
    <w:tmpl w:val="3A428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E5479"/>
    <w:multiLevelType w:val="hybridMultilevel"/>
    <w:tmpl w:val="D0FC0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879B7"/>
    <w:multiLevelType w:val="hybridMultilevel"/>
    <w:tmpl w:val="897AA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2AE6CCB"/>
    <w:multiLevelType w:val="hybridMultilevel"/>
    <w:tmpl w:val="0B30B14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DFB7B06"/>
    <w:multiLevelType w:val="hybridMultilevel"/>
    <w:tmpl w:val="D518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3A37E69"/>
    <w:multiLevelType w:val="hybridMultilevel"/>
    <w:tmpl w:val="8BE2C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F379A1"/>
    <w:multiLevelType w:val="hybridMultilevel"/>
    <w:tmpl w:val="C548F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num w:numId="1">
    <w:abstractNumId w:val="1"/>
  </w:num>
  <w:num w:numId="2">
    <w:abstractNumId w:val="21"/>
  </w:num>
  <w:num w:numId="3">
    <w:abstractNumId w:val="15"/>
  </w:num>
  <w:num w:numId="4">
    <w:abstractNumId w:val="16"/>
  </w:num>
  <w:num w:numId="5">
    <w:abstractNumId w:val="11"/>
  </w:num>
  <w:num w:numId="6">
    <w:abstractNumId w:val="18"/>
  </w:num>
  <w:num w:numId="7">
    <w:abstractNumId w:val="23"/>
  </w:num>
  <w:num w:numId="8">
    <w:abstractNumId w:val="12"/>
  </w:num>
  <w:num w:numId="9">
    <w:abstractNumId w:val="22"/>
  </w:num>
  <w:num w:numId="10">
    <w:abstractNumId w:val="0"/>
  </w:num>
  <w:num w:numId="11">
    <w:abstractNumId w:val="17"/>
  </w:num>
  <w:num w:numId="12">
    <w:abstractNumId w:val="8"/>
  </w:num>
  <w:num w:numId="13">
    <w:abstractNumId w:val="29"/>
  </w:num>
  <w:num w:numId="14">
    <w:abstractNumId w:val="2"/>
  </w:num>
  <w:num w:numId="15">
    <w:abstractNumId w:val="24"/>
  </w:num>
  <w:num w:numId="16">
    <w:abstractNumId w:val="5"/>
  </w:num>
  <w:num w:numId="17">
    <w:abstractNumId w:val="27"/>
  </w:num>
  <w:num w:numId="18">
    <w:abstractNumId w:val="20"/>
  </w:num>
  <w:num w:numId="19">
    <w:abstractNumId w:val="32"/>
  </w:num>
  <w:num w:numId="20">
    <w:abstractNumId w:val="31"/>
  </w:num>
  <w:num w:numId="21">
    <w:abstractNumId w:val="19"/>
  </w:num>
  <w:num w:numId="22">
    <w:abstractNumId w:val="14"/>
  </w:num>
  <w:num w:numId="23">
    <w:abstractNumId w:val="30"/>
  </w:num>
  <w:num w:numId="24">
    <w:abstractNumId w:val="28"/>
  </w:num>
  <w:num w:numId="25">
    <w:abstractNumId w:val="36"/>
  </w:num>
  <w:num w:numId="26">
    <w:abstractNumId w:val="33"/>
  </w:num>
  <w:num w:numId="27">
    <w:abstractNumId w:val="13"/>
  </w:num>
  <w:num w:numId="28">
    <w:abstractNumId w:val="34"/>
  </w:num>
  <w:num w:numId="29">
    <w:abstractNumId w:val="7"/>
  </w:num>
  <w:num w:numId="30">
    <w:abstractNumId w:val="35"/>
  </w:num>
  <w:num w:numId="31">
    <w:abstractNumId w:val="26"/>
  </w:num>
  <w:num w:numId="32">
    <w:abstractNumId w:val="4"/>
  </w:num>
  <w:num w:numId="33">
    <w:abstractNumId w:val="3"/>
  </w:num>
  <w:num w:numId="34">
    <w:abstractNumId w:val="9"/>
  </w:num>
  <w:num w:numId="35">
    <w:abstractNumId w:val="25"/>
  </w:num>
  <w:num w:numId="36">
    <w:abstractNumId w:val="6"/>
  </w:num>
  <w:num w:numId="3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BE9"/>
    <w:rsid w:val="000F3F6C"/>
    <w:rsid w:val="000F4E73"/>
    <w:rsid w:val="000F5184"/>
    <w:rsid w:val="000F63FD"/>
    <w:rsid w:val="000F6C42"/>
    <w:rsid w:val="000F6DF3"/>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5D1"/>
    <w:rsid w:val="004B7821"/>
    <w:rsid w:val="004B7BFD"/>
    <w:rsid w:val="004B7C0C"/>
    <w:rsid w:val="004B7CA2"/>
    <w:rsid w:val="004C0045"/>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424"/>
    <w:rsid w:val="00847574"/>
    <w:rsid w:val="0084761B"/>
    <w:rsid w:val="008477CD"/>
    <w:rsid w:val="00847870"/>
    <w:rsid w:val="008479B5"/>
    <w:rsid w:val="00847E30"/>
    <w:rsid w:val="00850CEC"/>
    <w:rsid w:val="0085173C"/>
    <w:rsid w:val="00852C9F"/>
    <w:rsid w:val="00854A60"/>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54"/>
    <w:rsid w:val="00876466"/>
    <w:rsid w:val="0087675B"/>
    <w:rsid w:val="00876B4D"/>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B34"/>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17</Pages>
  <Words>7828</Words>
  <Characters>44625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2022-01-10T18:09:00Z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